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4767EFB" w:rsidR="00CE6D2C" w:rsidRDefault="00BA6514"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r w:rsidRPr="00461A93">
        <mc:AlternateContent>
          <mc:Choice Requires="wps">
            <w:drawing>
              <wp:anchor distT="0" distB="215900" distL="114300" distR="114300" simplePos="0" relativeHeight="251659264" behindDoc="0" locked="0" layoutInCell="1" allowOverlap="1" wp14:anchorId="3C7E888D" wp14:editId="73128DBD">
                <wp:simplePos x="0" y="0"/>
                <wp:positionH relativeFrom="margin">
                  <wp:posOffset>4445</wp:posOffset>
                </wp:positionH>
                <wp:positionV relativeFrom="margin">
                  <wp:posOffset>550545</wp:posOffset>
                </wp:positionV>
                <wp:extent cx="5859145" cy="1764665"/>
                <wp:effectExtent l="0" t="0" r="0" b="63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764665"/>
                        </a:xfrm>
                        <a:prstGeom prst="roundRect">
                          <a:avLst>
                            <a:gd name="adj" fmla="val 2842"/>
                          </a:avLst>
                        </a:prstGeom>
                        <a:solidFill>
                          <a:srgbClr val="E9EFF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7E888D" id="Rounded Rectangle 8" o:spid="_x0000_s1026" style="position:absolute;margin-left:.35pt;margin-top:43.35pt;width:461.35pt;height:138.9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" fillcolor="#e9eff7" stroked="f" strokeweight="1pt">
                <v:stroke joinstyle="miter"/>
                <v:textbox inset="6mm,4mm,6mm,3mm">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v:textbox>
                <w10:wrap type="square" anchorx="margin" anchory="margin"/>
              </v:roundrect>
            </w:pict>
          </mc:Fallback>
        </mc:AlternateContent>
      </w:r>
    </w:p>
    <w:p w14:paraId="72D9FEBC" w14:textId="667F1645" w:rsidR="00C82E87" w:rsidRPr="00C82E87" w:rsidRDefault="00E306DC" w:rsidP="004A3E64">
      <w:pPr>
        <w:pStyle w:val="Title"/>
      </w:pPr>
      <w:r>
        <w:t>Option One: Match the image</w:t>
      </w:r>
    </w:p>
    <w:p w14:paraId="002FCB52" w14:textId="32786BE3" w:rsidR="00BA6514" w:rsidRPr="009D1DAE" w:rsidRDefault="00BA6514" w:rsidP="009D1DAE">
      <w:pPr>
        <w:pStyle w:val="Heading2"/>
      </w:pPr>
      <w:r w:rsidRPr="009D1DAE">
        <w:t>Big Idea: God had been preparing for Jesus’ birth for a long time</w:t>
      </w:r>
    </w:p>
    <w:p w14:paraId="4497B05A" w14:textId="77777777" w:rsidR="00BA6514" w:rsidRPr="009D1DAE" w:rsidRDefault="00BA6514" w:rsidP="00FE0E50">
      <w:pPr>
        <w:pStyle w:val="Heading3"/>
      </w:pPr>
      <w:r w:rsidRPr="009D1DAE">
        <w:t>You will need</w:t>
      </w:r>
    </w:p>
    <w:p w14:paraId="03F5DC0A" w14:textId="4FC06155" w:rsidR="00BA6514" w:rsidRPr="00C42C8A" w:rsidRDefault="00BA6514" w:rsidP="00E306DC">
      <w:pPr>
        <w:pStyle w:val="Heading4"/>
        <w:numPr>
          <w:ilvl w:val="0"/>
          <w:numId w:val="28"/>
        </w:numPr>
      </w:pPr>
      <w:r w:rsidRPr="00C42C8A">
        <w:t>Printed copies of the images – one set per group of 5-6 people</w:t>
      </w:r>
    </w:p>
    <w:p w14:paraId="0A071FDD" w14:textId="77777777" w:rsidR="00BA6514" w:rsidRPr="00C82E87" w:rsidRDefault="00BA6514" w:rsidP="00FE0E50">
      <w:pPr>
        <w:pStyle w:val="Heading3"/>
        <w:rPr>
          <w:i/>
          <w:iCs/>
          <w:color w:val="002060"/>
        </w:rPr>
      </w:pPr>
      <w:r w:rsidRPr="00C82E87">
        <w:t>Activity</w:t>
      </w:r>
    </w:p>
    <w:p w14:paraId="4E5E058D" w14:textId="77777777" w:rsidR="00BA6514" w:rsidRPr="00C42C8A" w:rsidRDefault="00BA6514" w:rsidP="00BA6514">
      <w:pPr>
        <w:spacing w:before="120" w:after="240" w:line="276" w:lineRule="auto"/>
        <w:rPr>
          <w:rFonts w:eastAsia="Avenir Next LT Pro" w:cs="Avenir Next LT Pro"/>
          <w:bCs/>
          <w:i/>
          <w:color w:val="000000"/>
        </w:rPr>
      </w:pPr>
      <w:r w:rsidRPr="00C42C8A">
        <w:rPr>
          <w:rFonts w:eastAsia="Avenir Next LT Pro" w:cs="Avenir Next LT Pro"/>
          <w:bCs/>
          <w:i/>
          <w:color w:val="000000"/>
        </w:rPr>
        <w:t>I wonder if you have started counting down to Christmas yet? Maybe you have an Advent calendar in your house to help with the countdown? Today is the first Sunday in the Advent season. This is a time when we prepare for Christmas. It’s not just a time for buying presents and decorating. It is a time when we focus on the amazing gift that God gave us on the first Christmas Day – the gift of Jesus.</w:t>
      </w:r>
    </w:p>
    <w:p w14:paraId="0807C8C5" w14:textId="77777777" w:rsidR="00BA6514" w:rsidRPr="00C42C8A" w:rsidRDefault="00BA6514" w:rsidP="00BA6514">
      <w:pPr>
        <w:spacing w:before="120" w:after="240" w:line="276" w:lineRule="auto"/>
        <w:rPr>
          <w:rFonts w:eastAsia="Avenir Next LT Pro" w:cs="Avenir Next LT Pro"/>
          <w:bCs/>
          <w:color w:val="000000"/>
          <w:szCs w:val="24"/>
        </w:rPr>
      </w:pPr>
      <w:r w:rsidRPr="00C42C8A">
        <w:rPr>
          <w:rFonts w:eastAsia="Avenir Next LT Pro" w:cs="Avenir Next LT Pro"/>
          <w:bCs/>
          <w:i/>
          <w:iCs/>
          <w:color w:val="000000"/>
          <w:szCs w:val="24"/>
        </w:rPr>
        <w:t>We might start planning for Christmas at the beginning of December. Some people might start planning even earlier. Put your hand up if you started planning for Christmas in November? Did anyone start in October</w:t>
      </w:r>
      <w:r w:rsidRPr="00C42C8A">
        <w:rPr>
          <w:rFonts w:eastAsia="Avenir Next LT Pro" w:cs="Avenir Next LT Pro"/>
          <w:bCs/>
          <w:color w:val="000000"/>
          <w:szCs w:val="24"/>
        </w:rPr>
        <w:t xml:space="preserve">… </w:t>
      </w:r>
    </w:p>
    <w:p w14:paraId="2DADD92D" w14:textId="77777777" w:rsidR="00BA6514" w:rsidRPr="006433A6" w:rsidRDefault="00BA6514" w:rsidP="00B359EA">
      <w:pPr>
        <w:pStyle w:val="Heading5"/>
        <w:rPr>
          <w:i/>
          <w:iCs/>
        </w:rPr>
      </w:pPr>
      <w:r w:rsidRPr="00060CFB">
        <w:t>Keep going backwards to discover who started planning for Christmas the earliest.</w:t>
      </w:r>
    </w:p>
    <w:p w14:paraId="01716240" w14:textId="77777777"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lastRenderedPageBreak/>
        <w:t xml:space="preserve">[Name] started planning for Christmas in [month]. That’s pretty early! </w:t>
      </w:r>
    </w:p>
    <w:p w14:paraId="75D2EEFD" w14:textId="77777777"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t>The Bible tells us about some of the ways people prepared for the first Christmas. God sent angels and told people what was about to happen, so they could get ready.</w:t>
      </w:r>
    </w:p>
    <w:p w14:paraId="38275387" w14:textId="77777777" w:rsidR="00BA6514" w:rsidRPr="00060CFB" w:rsidRDefault="00BA6514" w:rsidP="00B359EA">
      <w:pPr>
        <w:pStyle w:val="Heading5"/>
      </w:pPr>
      <w:r w:rsidRPr="00060CFB">
        <w:t>Divide everyone into groups of 5-6 people and give each group a set of images.</w:t>
      </w:r>
    </w:p>
    <w:p w14:paraId="57BC2B66" w14:textId="77777777"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t>Let’s look at some of the ways people got ready for Jesus’ birth. I am going to give you a clue and, in your groups, you need to find the matching picture.</w:t>
      </w:r>
    </w:p>
    <w:p w14:paraId="03F06B61" w14:textId="5D307900"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t>One person from each group then needs to run to me with the correct picture.</w:t>
      </w:r>
    </w:p>
    <w:p w14:paraId="39540A68" w14:textId="77777777" w:rsidR="00BA6514" w:rsidRPr="006433A6" w:rsidRDefault="00BA6514" w:rsidP="00FE0E50">
      <w:pPr>
        <w:pStyle w:val="Heading5"/>
      </w:pPr>
      <w:r w:rsidRPr="00060CFB">
        <w:t>Read the clues one at a time.</w:t>
      </w:r>
    </w:p>
    <w:p w14:paraId="68200B06" w14:textId="77777777" w:rsidR="00BA6514" w:rsidRPr="00C42C8A" w:rsidRDefault="00BA6514" w:rsidP="00BA6514">
      <w:pPr>
        <w:pStyle w:val="ListParagraph"/>
        <w:spacing w:before="120" w:after="240" w:line="276" w:lineRule="auto"/>
        <w:ind w:left="720" w:hanging="360"/>
        <w:rPr>
          <w:b/>
          <w:bCs/>
          <w:color w:val="000000"/>
        </w:rPr>
      </w:pPr>
      <w:r w:rsidRPr="00C42C8A">
        <w:rPr>
          <w:color w:val="000000"/>
        </w:rPr>
        <w:t xml:space="preserve">This person told Joseph that Mary was going to give birth to the Saviour. </w:t>
      </w:r>
    </w:p>
    <w:p w14:paraId="3053DDD1" w14:textId="77777777" w:rsidR="00BA6514" w:rsidRPr="00C42C8A" w:rsidRDefault="00BA6514" w:rsidP="00BA6514">
      <w:pPr>
        <w:spacing w:before="120" w:after="240" w:line="276" w:lineRule="auto"/>
        <w:ind w:left="360"/>
        <w:rPr>
          <w:b/>
          <w:bCs/>
          <w:color w:val="000000"/>
        </w:rPr>
      </w:pPr>
      <w:r w:rsidRPr="00C42C8A">
        <w:rPr>
          <w:b/>
          <w:bCs/>
          <w:color w:val="000000"/>
        </w:rPr>
        <w:t>(Answer: Angel)</w:t>
      </w:r>
    </w:p>
    <w:p w14:paraId="1C715F56" w14:textId="77777777" w:rsidR="00BA6514" w:rsidRPr="00C42C8A" w:rsidRDefault="00BA6514" w:rsidP="00BA6514">
      <w:pPr>
        <w:pStyle w:val="ListParagraph"/>
        <w:spacing w:before="120" w:after="240" w:line="276" w:lineRule="auto"/>
        <w:ind w:left="720" w:hanging="360"/>
        <w:rPr>
          <w:b/>
          <w:bCs/>
          <w:color w:val="000000"/>
        </w:rPr>
      </w:pPr>
      <w:r w:rsidRPr="00C42C8A">
        <w:rPr>
          <w:color w:val="000000"/>
        </w:rPr>
        <w:t xml:space="preserve">This group of people were visited by an angel who told them </w:t>
      </w:r>
      <w:r w:rsidRPr="00C42C8A">
        <w:rPr>
          <w:iCs/>
          <w:color w:val="000000"/>
        </w:rPr>
        <w:t>about</w:t>
      </w:r>
      <w:r w:rsidRPr="00C42C8A">
        <w:rPr>
          <w:color w:val="000000"/>
        </w:rPr>
        <w:t xml:space="preserve"> the promised Saviour.</w:t>
      </w:r>
      <w:r w:rsidRPr="00C42C8A">
        <w:rPr>
          <w:b/>
          <w:bCs/>
          <w:color w:val="000000"/>
        </w:rPr>
        <w:t xml:space="preserve"> </w:t>
      </w:r>
    </w:p>
    <w:p w14:paraId="446339DD" w14:textId="77777777" w:rsidR="00BA6514" w:rsidRPr="00C42C8A" w:rsidRDefault="00BA6514" w:rsidP="00BA6514">
      <w:pPr>
        <w:spacing w:before="120" w:after="240" w:line="276" w:lineRule="auto"/>
        <w:ind w:left="360"/>
        <w:rPr>
          <w:b/>
          <w:bCs/>
          <w:color w:val="000000"/>
        </w:rPr>
      </w:pPr>
      <w:r w:rsidRPr="00C42C8A">
        <w:rPr>
          <w:b/>
          <w:bCs/>
          <w:color w:val="000000"/>
        </w:rPr>
        <w:t>(Answer: Shepherds)</w:t>
      </w:r>
    </w:p>
    <w:p w14:paraId="2DAFA209" w14:textId="77777777" w:rsidR="00BA6514" w:rsidRPr="00C42C8A" w:rsidRDefault="00BA6514" w:rsidP="00BA6514">
      <w:pPr>
        <w:pStyle w:val="ListParagraph"/>
        <w:spacing w:before="120" w:after="240" w:line="276" w:lineRule="auto"/>
        <w:ind w:left="720" w:hanging="360"/>
        <w:rPr>
          <w:b/>
          <w:bCs/>
          <w:color w:val="000000"/>
        </w:rPr>
      </w:pPr>
      <w:r w:rsidRPr="00C42C8A">
        <w:rPr>
          <w:color w:val="000000"/>
        </w:rPr>
        <w:t>This person allowed Mary and Joseph to stay in his stable.</w:t>
      </w:r>
      <w:r w:rsidRPr="00C42C8A">
        <w:rPr>
          <w:b/>
          <w:bCs/>
          <w:color w:val="000000"/>
        </w:rPr>
        <w:t xml:space="preserve"> </w:t>
      </w:r>
    </w:p>
    <w:p w14:paraId="45E80970" w14:textId="77777777" w:rsidR="00BA6514" w:rsidRPr="00C42C8A" w:rsidRDefault="00BA6514" w:rsidP="00BA6514">
      <w:pPr>
        <w:spacing w:before="120" w:after="240" w:line="276" w:lineRule="auto"/>
        <w:ind w:left="360"/>
        <w:rPr>
          <w:b/>
          <w:bCs/>
          <w:color w:val="000000"/>
        </w:rPr>
      </w:pPr>
      <w:r w:rsidRPr="00C42C8A">
        <w:rPr>
          <w:b/>
          <w:bCs/>
          <w:color w:val="000000"/>
        </w:rPr>
        <w:t>(Answer: Innkeeper)</w:t>
      </w:r>
    </w:p>
    <w:p w14:paraId="71BEE32E" w14:textId="77777777" w:rsidR="00BA6514" w:rsidRPr="00C42C8A" w:rsidRDefault="00BA6514" w:rsidP="00BA6514">
      <w:pPr>
        <w:pStyle w:val="ListParagraph"/>
        <w:spacing w:before="120" w:after="240" w:line="276" w:lineRule="auto"/>
        <w:ind w:left="720" w:hanging="360"/>
        <w:rPr>
          <w:b/>
          <w:bCs/>
          <w:color w:val="000000"/>
        </w:rPr>
      </w:pPr>
      <w:r w:rsidRPr="00C42C8A">
        <w:rPr>
          <w:color w:val="000000"/>
        </w:rPr>
        <w:t>This person’s baby leapt in her womb when she saw Mary.</w:t>
      </w:r>
      <w:r w:rsidRPr="00C42C8A">
        <w:rPr>
          <w:b/>
          <w:bCs/>
          <w:color w:val="000000"/>
        </w:rPr>
        <w:t xml:space="preserve"> </w:t>
      </w:r>
    </w:p>
    <w:p w14:paraId="431E3F37" w14:textId="77777777" w:rsidR="00BA6514" w:rsidRPr="00C42C8A" w:rsidRDefault="00BA6514" w:rsidP="00BA6514">
      <w:pPr>
        <w:spacing w:before="120" w:after="240" w:line="276" w:lineRule="auto"/>
        <w:ind w:left="360"/>
        <w:rPr>
          <w:b/>
          <w:bCs/>
          <w:color w:val="000000"/>
        </w:rPr>
      </w:pPr>
      <w:r w:rsidRPr="00C42C8A">
        <w:rPr>
          <w:b/>
          <w:bCs/>
          <w:color w:val="000000"/>
        </w:rPr>
        <w:t>(Answer: Elizabeth)</w:t>
      </w:r>
    </w:p>
    <w:p w14:paraId="7A6C0335" w14:textId="77777777" w:rsidR="00BA6514" w:rsidRPr="00C42C8A" w:rsidRDefault="00BA6514" w:rsidP="00BA6514">
      <w:pPr>
        <w:pStyle w:val="ListParagraph"/>
        <w:spacing w:before="120" w:after="240" w:line="276" w:lineRule="auto"/>
        <w:ind w:left="720" w:hanging="360"/>
        <w:rPr>
          <w:b/>
          <w:bCs/>
          <w:color w:val="000000"/>
        </w:rPr>
      </w:pPr>
      <w:r w:rsidRPr="00C42C8A">
        <w:rPr>
          <w:color w:val="000000"/>
        </w:rPr>
        <w:t>This person gave birth to the Saviour, who God promised.</w:t>
      </w:r>
      <w:r w:rsidRPr="00C42C8A">
        <w:rPr>
          <w:b/>
          <w:bCs/>
          <w:color w:val="000000"/>
        </w:rPr>
        <w:t xml:space="preserve"> </w:t>
      </w:r>
    </w:p>
    <w:p w14:paraId="1CC40D7B" w14:textId="77777777" w:rsidR="00BA6514" w:rsidRPr="00C42C8A" w:rsidRDefault="00BA6514" w:rsidP="00BA6514">
      <w:pPr>
        <w:spacing w:before="120" w:after="240" w:line="276" w:lineRule="auto"/>
        <w:ind w:left="360"/>
        <w:rPr>
          <w:b/>
          <w:bCs/>
          <w:color w:val="000000"/>
        </w:rPr>
      </w:pPr>
      <w:r w:rsidRPr="00C42C8A">
        <w:rPr>
          <w:b/>
          <w:bCs/>
          <w:color w:val="000000"/>
        </w:rPr>
        <w:t>(Answer: Mary)</w:t>
      </w:r>
    </w:p>
    <w:p w14:paraId="2845D983" w14:textId="77777777" w:rsidR="00BA6514" w:rsidRPr="00C42C8A" w:rsidRDefault="00BA6514" w:rsidP="00BA6514">
      <w:pPr>
        <w:spacing w:before="120" w:after="240" w:line="276" w:lineRule="auto"/>
        <w:rPr>
          <w:rFonts w:eastAsia="Avenir Next LT Pro" w:cs="Avenir Next LT Pro"/>
          <w:color w:val="000000"/>
          <w:szCs w:val="24"/>
        </w:rPr>
      </w:pPr>
    </w:p>
    <w:p w14:paraId="1AB6486A" w14:textId="77777777" w:rsidR="00BA6514" w:rsidRPr="00C42C8A" w:rsidRDefault="00BA6514" w:rsidP="00BA6514">
      <w:pPr>
        <w:spacing w:before="120" w:after="240" w:line="276" w:lineRule="auto"/>
        <w:rPr>
          <w:i/>
          <w:iCs/>
          <w:color w:val="000000"/>
        </w:rPr>
      </w:pPr>
      <w:r w:rsidRPr="00C42C8A">
        <w:rPr>
          <w:i/>
          <w:iCs/>
          <w:color w:val="000000"/>
        </w:rPr>
        <w:t xml:space="preserve">Did you know that God was actually preparing people for the birth of Jesus hundreds of years earlier?  </w:t>
      </w:r>
    </w:p>
    <w:p w14:paraId="5E04CB78" w14:textId="77777777" w:rsidR="00BA6514" w:rsidRPr="00C42C8A" w:rsidRDefault="00BA6514" w:rsidP="00BA6514">
      <w:pPr>
        <w:spacing w:before="120" w:after="240" w:line="276" w:lineRule="auto"/>
        <w:rPr>
          <w:i/>
          <w:iCs/>
          <w:color w:val="000000"/>
        </w:rPr>
      </w:pPr>
      <w:r w:rsidRPr="00C42C8A">
        <w:rPr>
          <w:i/>
          <w:iCs/>
          <w:color w:val="000000"/>
        </w:rPr>
        <w:t xml:space="preserve">In the Bible, in 2 Timothy 1:9, we discover that God started planning for the first Christmas even before time began. </w:t>
      </w:r>
    </w:p>
    <w:p w14:paraId="78FEA6F0" w14:textId="77777777" w:rsidR="00BA6514" w:rsidRPr="00C42C8A" w:rsidRDefault="00BA6514" w:rsidP="00BA6514">
      <w:pPr>
        <w:spacing w:before="120" w:after="240" w:line="276" w:lineRule="auto"/>
        <w:rPr>
          <w:i/>
          <w:iCs/>
          <w:color w:val="000000"/>
        </w:rPr>
      </w:pPr>
      <w:r w:rsidRPr="00C42C8A">
        <w:rPr>
          <w:i/>
          <w:iCs/>
          <w:color w:val="000000"/>
        </w:rPr>
        <w:t xml:space="preserve">Seven hundred years before Jesus was born, God promised that a special child would be born — a child who would be a light to the world. Isaiah 9:6 says, </w:t>
      </w:r>
    </w:p>
    <w:p w14:paraId="5C57380D" w14:textId="77777777" w:rsidR="00BA6514" w:rsidRPr="00C42C8A" w:rsidRDefault="00BA6514" w:rsidP="00BA6514">
      <w:pPr>
        <w:spacing w:before="120" w:after="240" w:line="276" w:lineRule="auto"/>
        <w:rPr>
          <w:i/>
          <w:iCs/>
          <w:color w:val="000000"/>
        </w:rPr>
      </w:pPr>
      <w:r w:rsidRPr="00C42C8A">
        <w:rPr>
          <w:i/>
          <w:iCs/>
          <w:color w:val="000000"/>
        </w:rPr>
        <w:lastRenderedPageBreak/>
        <w:t>“A child has been born for us.</w:t>
      </w:r>
      <w:r w:rsidRPr="00C42C8A">
        <w:rPr>
          <w:i/>
          <w:iCs/>
          <w:color w:val="000000"/>
        </w:rPr>
        <w:br/>
        <w:t>We have been given a son</w:t>
      </w:r>
      <w:r w:rsidRPr="00C42C8A">
        <w:rPr>
          <w:i/>
          <w:iCs/>
          <w:color w:val="000000"/>
        </w:rPr>
        <w:br/>
        <w:t>    who will be our ruler.</w:t>
      </w:r>
      <w:r w:rsidRPr="00C42C8A">
        <w:rPr>
          <w:i/>
          <w:iCs/>
          <w:color w:val="000000"/>
        </w:rPr>
        <w:br/>
        <w:t>His names will be</w:t>
      </w:r>
      <w:r w:rsidRPr="00C42C8A">
        <w:rPr>
          <w:i/>
          <w:iCs/>
          <w:color w:val="000000"/>
        </w:rPr>
        <w:br/>
        <w:t>Wonderful Advisor</w:t>
      </w:r>
      <w:r w:rsidRPr="00C42C8A">
        <w:rPr>
          <w:i/>
          <w:iCs/>
          <w:color w:val="000000"/>
        </w:rPr>
        <w:br/>
        <w:t>    and Mighty God,</w:t>
      </w:r>
      <w:r w:rsidRPr="00C42C8A">
        <w:rPr>
          <w:i/>
          <w:iCs/>
          <w:color w:val="000000"/>
        </w:rPr>
        <w:br/>
        <w:t>Eternal Father</w:t>
      </w:r>
      <w:r w:rsidRPr="00C42C8A">
        <w:rPr>
          <w:i/>
          <w:iCs/>
          <w:color w:val="000000"/>
        </w:rPr>
        <w:br/>
        <w:t>    and Prince of Peace.”</w:t>
      </w:r>
      <w:r w:rsidRPr="00C42C8A">
        <w:rPr>
          <w:rStyle w:val="FootnoteReference"/>
          <w:rFonts w:eastAsia="Avenir Next LT Pro" w:cs="Avenir Next LT Pro"/>
          <w:i/>
          <w:iCs/>
          <w:color w:val="000000"/>
        </w:rPr>
        <w:footnoteReference w:id="1"/>
      </w:r>
    </w:p>
    <w:p w14:paraId="513E1BB9" w14:textId="1915967C" w:rsidR="00BA6514" w:rsidRPr="00C42C8A" w:rsidRDefault="00BA6514" w:rsidP="003140EF">
      <w:pPr>
        <w:spacing w:before="120" w:after="240" w:line="276" w:lineRule="auto"/>
        <w:rPr>
          <w:i/>
          <w:iCs/>
          <w:color w:val="000000"/>
        </w:rPr>
      </w:pPr>
      <w:r w:rsidRPr="00C42C8A">
        <w:rPr>
          <w:i/>
          <w:iCs/>
          <w:color w:val="000000"/>
        </w:rPr>
        <w:t xml:space="preserve">Jesus’ birth wasn’t an unexpected event. It was one of the most important moments in history, and God had been preparing his people for it for a long time. </w:t>
      </w:r>
    </w:p>
    <w:p w14:paraId="56BA5C5A" w14:textId="77777777" w:rsidR="00BA6514" w:rsidRPr="003140EF" w:rsidRDefault="00BA6514" w:rsidP="003140EF">
      <w:pPr>
        <w:pStyle w:val="Heading3"/>
      </w:pPr>
      <w:r w:rsidRPr="00060CFB">
        <w:t>Prayer</w:t>
      </w:r>
    </w:p>
    <w:p w14:paraId="4675C1DC" w14:textId="77777777" w:rsidR="00BA6514" w:rsidRPr="00C42C8A" w:rsidRDefault="00BA6514" w:rsidP="00BA6514">
      <w:pPr>
        <w:spacing w:before="120" w:after="120" w:line="276" w:lineRule="auto"/>
        <w:rPr>
          <w:i/>
          <w:iCs/>
          <w:color w:val="000000"/>
        </w:rPr>
      </w:pPr>
      <w:r w:rsidRPr="00C42C8A">
        <w:rPr>
          <w:i/>
          <w:iCs/>
          <w:color w:val="000000"/>
        </w:rPr>
        <w:t>Dear Lord, as we prepare for Christmas this year, help us to remember what it’s really all about – the gift of Jesus. Show us lots of ways that we can share this special time with others and tell them about Jesus. Amen.</w:t>
      </w:r>
    </w:p>
    <w:p w14:paraId="2E9AF49B" w14:textId="77777777" w:rsidR="00BA6514" w:rsidRPr="00C42C8A" w:rsidRDefault="00BA6514" w:rsidP="00BA6514">
      <w:pPr>
        <w:spacing w:before="120" w:after="120" w:line="276" w:lineRule="auto"/>
        <w:rPr>
          <w:i/>
          <w:iCs/>
          <w:color w:val="000000"/>
        </w:rPr>
      </w:pPr>
    </w:p>
    <w:p w14:paraId="0A945557" w14:textId="75375EA5" w:rsidR="009C47DD" w:rsidRPr="00C42C8A" w:rsidRDefault="00BA6514">
      <w:pPr>
        <w:spacing w:after="200"/>
        <w:rPr>
          <w:color w:val="000000"/>
        </w:rPr>
      </w:pPr>
      <w:r w:rsidRPr="00C42C8A">
        <w:rPr>
          <w:color w:val="000000"/>
        </w:rPr>
        <w:br w:type="page"/>
      </w:r>
    </w:p>
    <w:p w14:paraId="7A845E60" w14:textId="3E830CE2" w:rsidR="009C47DD" w:rsidRDefault="002D025D">
      <w:pPr>
        <w:spacing w:after="200"/>
      </w:pPr>
      <w:r w:rsidRPr="00A511E3">
        <w:rPr>
          <w:noProof/>
        </w:rPr>
        <w:lastRenderedPageBreak/>
        <w:drawing>
          <wp:anchor distT="0" distB="0" distL="114300" distR="114300" simplePos="0" relativeHeight="251663360" behindDoc="0" locked="0" layoutInCell="1" allowOverlap="1" wp14:anchorId="426A264A" wp14:editId="4BBF4B82">
            <wp:simplePos x="0" y="0"/>
            <wp:positionH relativeFrom="column">
              <wp:posOffset>-247650</wp:posOffset>
            </wp:positionH>
            <wp:positionV relativeFrom="paragraph">
              <wp:posOffset>6005830</wp:posOffset>
            </wp:positionV>
            <wp:extent cx="2701925" cy="3276600"/>
            <wp:effectExtent l="0" t="0" r="3175" b="0"/>
            <wp:wrapNone/>
            <wp:docPr id="250911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11715" name=""/>
                    <pic:cNvPicPr/>
                  </pic:nvPicPr>
                  <pic:blipFill>
                    <a:blip r:embed="rId13"/>
                    <a:stretch>
                      <a:fillRect/>
                    </a:stretch>
                  </pic:blipFill>
                  <pic:spPr>
                    <a:xfrm>
                      <a:off x="0" y="0"/>
                      <a:ext cx="2701925" cy="3276600"/>
                    </a:xfrm>
                    <a:prstGeom prst="rect">
                      <a:avLst/>
                    </a:prstGeom>
                  </pic:spPr>
                </pic:pic>
              </a:graphicData>
            </a:graphic>
            <wp14:sizeRelH relativeFrom="margin">
              <wp14:pctWidth>0</wp14:pctWidth>
            </wp14:sizeRelH>
            <wp14:sizeRelV relativeFrom="margin">
              <wp14:pctHeight>0</wp14:pctHeight>
            </wp14:sizeRelV>
          </wp:anchor>
        </w:drawing>
      </w:r>
      <w:r w:rsidRPr="00A511E3">
        <w:rPr>
          <w:noProof/>
        </w:rPr>
        <w:drawing>
          <wp:anchor distT="0" distB="0" distL="114300" distR="114300" simplePos="0" relativeHeight="251664384" behindDoc="0" locked="0" layoutInCell="1" allowOverlap="1" wp14:anchorId="64E9BCA7" wp14:editId="7F3267A6">
            <wp:simplePos x="0" y="0"/>
            <wp:positionH relativeFrom="column">
              <wp:posOffset>-248285</wp:posOffset>
            </wp:positionH>
            <wp:positionV relativeFrom="paragraph">
              <wp:posOffset>3639820</wp:posOffset>
            </wp:positionV>
            <wp:extent cx="2701925" cy="2022475"/>
            <wp:effectExtent l="0" t="0" r="3175" b="0"/>
            <wp:wrapNone/>
            <wp:docPr id="216932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32010" name=""/>
                    <pic:cNvPicPr/>
                  </pic:nvPicPr>
                  <pic:blipFill>
                    <a:blip r:embed="rId14"/>
                    <a:stretch>
                      <a:fillRect/>
                    </a:stretch>
                  </pic:blipFill>
                  <pic:spPr>
                    <a:xfrm>
                      <a:off x="0" y="0"/>
                      <a:ext cx="2701925" cy="2022475"/>
                    </a:xfrm>
                    <a:prstGeom prst="rect">
                      <a:avLst/>
                    </a:prstGeom>
                  </pic:spPr>
                </pic:pic>
              </a:graphicData>
            </a:graphic>
            <wp14:sizeRelH relativeFrom="margin">
              <wp14:pctWidth>0</wp14:pctWidth>
            </wp14:sizeRelH>
            <wp14:sizeRelV relativeFrom="margin">
              <wp14:pctHeight>0</wp14:pctHeight>
            </wp14:sizeRelV>
          </wp:anchor>
        </w:drawing>
      </w:r>
      <w:r w:rsidRPr="00A511E3">
        <w:rPr>
          <w:noProof/>
        </w:rPr>
        <w:drawing>
          <wp:anchor distT="0" distB="0" distL="114300" distR="114300" simplePos="0" relativeHeight="251666432" behindDoc="0" locked="0" layoutInCell="1" allowOverlap="1" wp14:anchorId="54503168" wp14:editId="5008DDD0">
            <wp:simplePos x="0" y="0"/>
            <wp:positionH relativeFrom="column">
              <wp:posOffset>-247650</wp:posOffset>
            </wp:positionH>
            <wp:positionV relativeFrom="paragraph">
              <wp:posOffset>-461010</wp:posOffset>
            </wp:positionV>
            <wp:extent cx="2701925" cy="3749040"/>
            <wp:effectExtent l="0" t="0" r="3175" b="0"/>
            <wp:wrapNone/>
            <wp:docPr id="197328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28345" name=""/>
                    <pic:cNvPicPr/>
                  </pic:nvPicPr>
                  <pic:blipFill rotWithShape="1">
                    <a:blip r:embed="rId15"/>
                    <a:srcRect t="8862"/>
                    <a:stretch>
                      <a:fillRect/>
                    </a:stretch>
                  </pic:blipFill>
                  <pic:spPr bwMode="auto">
                    <a:xfrm>
                      <a:off x="0" y="0"/>
                      <a:ext cx="2701925" cy="3749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511E3">
        <w:rPr>
          <w:noProof/>
        </w:rPr>
        <w:drawing>
          <wp:anchor distT="0" distB="0" distL="114300" distR="114300" simplePos="0" relativeHeight="251665408" behindDoc="0" locked="0" layoutInCell="1" allowOverlap="1" wp14:anchorId="4113ED43" wp14:editId="408882A5">
            <wp:simplePos x="0" y="0"/>
            <wp:positionH relativeFrom="column">
              <wp:posOffset>2849245</wp:posOffset>
            </wp:positionH>
            <wp:positionV relativeFrom="paragraph">
              <wp:posOffset>4168775</wp:posOffset>
            </wp:positionV>
            <wp:extent cx="3133725" cy="4595495"/>
            <wp:effectExtent l="0" t="0" r="3175" b="1905"/>
            <wp:wrapNone/>
            <wp:docPr id="1524313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13161" name=""/>
                    <pic:cNvPicPr/>
                  </pic:nvPicPr>
                  <pic:blipFill>
                    <a:blip r:embed="rId16"/>
                    <a:stretch>
                      <a:fillRect/>
                    </a:stretch>
                  </pic:blipFill>
                  <pic:spPr>
                    <a:xfrm>
                      <a:off x="0" y="0"/>
                      <a:ext cx="3133725" cy="4595495"/>
                    </a:xfrm>
                    <a:prstGeom prst="rect">
                      <a:avLst/>
                    </a:prstGeom>
                  </pic:spPr>
                </pic:pic>
              </a:graphicData>
            </a:graphic>
            <wp14:sizeRelH relativeFrom="margin">
              <wp14:pctWidth>0</wp14:pctWidth>
            </wp14:sizeRelH>
            <wp14:sizeRelV relativeFrom="margin">
              <wp14:pctHeight>0</wp14:pctHeight>
            </wp14:sizeRelV>
          </wp:anchor>
        </w:drawing>
      </w:r>
      <w:r w:rsidRPr="00A511E3">
        <w:rPr>
          <w:noProof/>
        </w:rPr>
        <w:drawing>
          <wp:anchor distT="0" distB="0" distL="114300" distR="114300" simplePos="0" relativeHeight="251662336" behindDoc="0" locked="0" layoutInCell="1" allowOverlap="1" wp14:anchorId="0DE2BB6C" wp14:editId="588D9917">
            <wp:simplePos x="0" y="0"/>
            <wp:positionH relativeFrom="column">
              <wp:posOffset>2849647</wp:posOffset>
            </wp:positionH>
            <wp:positionV relativeFrom="paragraph">
              <wp:posOffset>-135890</wp:posOffset>
            </wp:positionV>
            <wp:extent cx="3133725" cy="3923665"/>
            <wp:effectExtent l="0" t="0" r="3175" b="635"/>
            <wp:wrapNone/>
            <wp:docPr id="1518425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25398" name=""/>
                    <pic:cNvPicPr/>
                  </pic:nvPicPr>
                  <pic:blipFill>
                    <a:blip r:embed="rId17"/>
                    <a:stretch>
                      <a:fillRect/>
                    </a:stretch>
                  </pic:blipFill>
                  <pic:spPr>
                    <a:xfrm>
                      <a:off x="0" y="0"/>
                      <a:ext cx="3133725" cy="392366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39" behindDoc="0" locked="0" layoutInCell="1" allowOverlap="1" wp14:anchorId="32563978" wp14:editId="57E9E17C">
                <wp:simplePos x="0" y="0"/>
                <wp:positionH relativeFrom="column">
                  <wp:posOffset>-657834</wp:posOffset>
                </wp:positionH>
                <wp:positionV relativeFrom="paragraph">
                  <wp:posOffset>-713960</wp:posOffset>
                </wp:positionV>
                <wp:extent cx="7063273" cy="10207689"/>
                <wp:effectExtent l="0" t="0" r="0" b="3175"/>
                <wp:wrapNone/>
                <wp:docPr id="1505012783" name="Rectangle 3"/>
                <wp:cNvGraphicFramePr/>
                <a:graphic xmlns:a="http://schemas.openxmlformats.org/drawingml/2006/main">
                  <a:graphicData uri="http://schemas.microsoft.com/office/word/2010/wordprocessingShape">
                    <wps:wsp>
                      <wps:cNvSpPr/>
                      <wps:spPr>
                        <a:xfrm>
                          <a:off x="0" y="0"/>
                          <a:ext cx="7063273" cy="1020768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19F159" id="Rectangle 3" o:spid="_x0000_s1026" style="position:absolute;margin-left:-51.8pt;margin-top:-56.2pt;width:556.15pt;height:803.75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" fillcolor="white [3212]" stroked="f" strokeweight="1pt"/>
            </w:pict>
          </mc:Fallback>
        </mc:AlternateContent>
      </w:r>
      <w:r w:rsidR="009C47DD">
        <w:br w:type="page"/>
      </w:r>
    </w:p>
    <w:p w14:paraId="779AA067" w14:textId="663838DD" w:rsidR="00BA6514" w:rsidRPr="007B2ED7" w:rsidRDefault="00BA6514" w:rsidP="007B2ED7">
      <w:pPr>
        <w:pStyle w:val="Title"/>
      </w:pPr>
      <w:r w:rsidRPr="00060CFB">
        <w:lastRenderedPageBreak/>
        <w:t>Option Two: Quiz</w:t>
      </w:r>
    </w:p>
    <w:p w14:paraId="1A21FF0D" w14:textId="6CD51ED8" w:rsidR="00BA6514" w:rsidRPr="002C6E7E" w:rsidRDefault="00BA6514" w:rsidP="002C6E7E">
      <w:pPr>
        <w:pStyle w:val="Heading2"/>
        <w:rPr>
          <w:color w:val="9E0039"/>
        </w:rPr>
      </w:pPr>
      <w:r w:rsidRPr="00E47A6C">
        <w:t xml:space="preserve">Big Idea: God had been preparing for Jesus’ birth </w:t>
      </w:r>
      <w:r w:rsidRPr="00FE0E50">
        <w:t>for</w:t>
      </w:r>
      <w:r w:rsidRPr="00E47A6C">
        <w:t xml:space="preserve"> a long time.</w:t>
      </w:r>
    </w:p>
    <w:p w14:paraId="2542502C" w14:textId="77777777" w:rsidR="00BA6514" w:rsidRPr="00E47A6C" w:rsidRDefault="00BA6514" w:rsidP="00FD37F9">
      <w:pPr>
        <w:pStyle w:val="Heading3"/>
      </w:pPr>
      <w:r w:rsidRPr="00E47A6C">
        <w:t>Activity</w:t>
      </w:r>
    </w:p>
    <w:p w14:paraId="7C0A662C" w14:textId="77777777" w:rsidR="00BA6514" w:rsidRPr="00C42C8A" w:rsidRDefault="00BA6514" w:rsidP="00BA6514">
      <w:pPr>
        <w:spacing w:before="120" w:after="240" w:line="276" w:lineRule="auto"/>
        <w:rPr>
          <w:rFonts w:eastAsia="Avenir Next LT Pro" w:cs="Avenir Next LT Pro"/>
          <w:bCs/>
          <w:i/>
          <w:color w:val="000000"/>
        </w:rPr>
      </w:pPr>
      <w:r w:rsidRPr="00C42C8A">
        <w:rPr>
          <w:rFonts w:eastAsia="Avenir Next LT Pro" w:cs="Avenir Next LT Pro"/>
          <w:bCs/>
          <w:i/>
          <w:color w:val="000000"/>
        </w:rPr>
        <w:t>I wonder if you have started counting down to Christmas yet? Maybe you have an Advent calendar in your house to help with the countdown? Today is the first Sunday in the Advent season. This is a time when we prepare for Christmas. It’s not just a time for buying presents and decorating. It is a time when we focus on the amazing gift that God gave us on the first Christmas Day – the gift of Jesus.</w:t>
      </w:r>
    </w:p>
    <w:p w14:paraId="35FE9D0C" w14:textId="77777777" w:rsidR="00BA6514" w:rsidRPr="00C42C8A" w:rsidRDefault="00BA6514" w:rsidP="00BA6514">
      <w:pPr>
        <w:spacing w:before="120" w:after="240" w:line="276" w:lineRule="auto"/>
        <w:rPr>
          <w:rFonts w:eastAsia="Avenir Next LT Pro" w:cs="Avenir Next LT Pro"/>
          <w:bCs/>
          <w:color w:val="000000"/>
          <w:szCs w:val="24"/>
        </w:rPr>
      </w:pPr>
      <w:r w:rsidRPr="00C42C8A">
        <w:rPr>
          <w:rFonts w:eastAsia="Avenir Next LT Pro" w:cs="Avenir Next LT Pro"/>
          <w:bCs/>
          <w:i/>
          <w:iCs/>
          <w:color w:val="000000"/>
          <w:szCs w:val="24"/>
        </w:rPr>
        <w:t>We might start planning for Christmas at the beginning of December. Some people might start planning even earlier. Put your hand up if you started planning for Christmas in November? Did anyone start in October</w:t>
      </w:r>
      <w:r w:rsidRPr="00C42C8A">
        <w:rPr>
          <w:rFonts w:eastAsia="Avenir Next LT Pro" w:cs="Avenir Next LT Pro"/>
          <w:bCs/>
          <w:color w:val="000000"/>
          <w:szCs w:val="24"/>
        </w:rPr>
        <w:t xml:space="preserve">… </w:t>
      </w:r>
    </w:p>
    <w:p w14:paraId="03DBA0F7" w14:textId="77777777" w:rsidR="00BA6514" w:rsidRPr="006433A6" w:rsidRDefault="00BA6514" w:rsidP="002C6E7E">
      <w:pPr>
        <w:pStyle w:val="Heading5"/>
        <w:rPr>
          <w:i/>
          <w:iCs/>
          <w:color w:val="0070C0"/>
        </w:rPr>
      </w:pPr>
      <w:r w:rsidRPr="006433A6">
        <w:t>Keep going backwards to discover who started planning for Christmas the earliest</w:t>
      </w:r>
      <w:r w:rsidRPr="006433A6">
        <w:rPr>
          <w:i/>
          <w:iCs/>
          <w:color w:val="0070C0"/>
        </w:rPr>
        <w:t>.</w:t>
      </w:r>
    </w:p>
    <w:p w14:paraId="1BBAE1C6" w14:textId="77777777"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t xml:space="preserve">[Name] started planning for Christmas in [month]. That’s pretty early! </w:t>
      </w:r>
    </w:p>
    <w:p w14:paraId="6B742BB0" w14:textId="77777777" w:rsidR="00BA6514" w:rsidRPr="00C42C8A" w:rsidRDefault="00BA6514" w:rsidP="00BA6514">
      <w:pPr>
        <w:spacing w:before="120" w:after="240" w:line="276" w:lineRule="auto"/>
        <w:rPr>
          <w:rFonts w:eastAsia="Avenir Next LT Pro" w:cs="Avenir Next LT Pro"/>
          <w:i/>
          <w:color w:val="000000"/>
          <w:szCs w:val="24"/>
        </w:rPr>
      </w:pPr>
      <w:r w:rsidRPr="00C42C8A">
        <w:rPr>
          <w:rFonts w:eastAsia="Avenir Next LT Pro" w:cs="Avenir Next LT Pro"/>
          <w:i/>
          <w:iCs/>
          <w:color w:val="000000"/>
          <w:szCs w:val="24"/>
        </w:rPr>
        <w:t xml:space="preserve">The Bible tells us about some of the ways people prepared for the first Christmas. In the weeks and months before Jesus was born, God sent angels and told people what was about to happen, so they could get ready.  </w:t>
      </w:r>
    </w:p>
    <w:p w14:paraId="62BCF912" w14:textId="77777777" w:rsidR="00BA6514" w:rsidRPr="00C42C8A" w:rsidRDefault="00BA6514" w:rsidP="00BA6514">
      <w:pPr>
        <w:spacing w:before="120" w:after="240" w:line="276" w:lineRule="auto"/>
        <w:rPr>
          <w:rFonts w:eastAsia="Avenir Next LT Pro" w:cs="Avenir Next LT Pro"/>
          <w:i/>
          <w:iCs/>
          <w:color w:val="000000"/>
          <w:szCs w:val="24"/>
        </w:rPr>
      </w:pPr>
      <w:r w:rsidRPr="00C42C8A">
        <w:rPr>
          <w:rFonts w:eastAsia="Avenir Next LT Pro" w:cs="Avenir Next LT Pro"/>
          <w:i/>
          <w:iCs/>
          <w:color w:val="000000"/>
          <w:szCs w:val="24"/>
        </w:rPr>
        <w:t>Let’s look at some of the ways people got ready for Jesus’ birth. I’m going to give you some clues and, within your group, you need to try to work out the answer. If you think you know the answer, you can wiggle your fingers in the air to let me know.</w:t>
      </w:r>
    </w:p>
    <w:p w14:paraId="06AC043B" w14:textId="77777777" w:rsidR="00BA6514" w:rsidRPr="00FD5FBA" w:rsidRDefault="00BA6514" w:rsidP="002C6E7E">
      <w:pPr>
        <w:pStyle w:val="Heading5"/>
      </w:pPr>
      <w:r w:rsidRPr="00FD5FBA">
        <w:t>Read the clues out one at a time and allow for guesses after each one.</w:t>
      </w:r>
    </w:p>
    <w:p w14:paraId="102AF300"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Who am I? </w:t>
      </w:r>
    </w:p>
    <w:p w14:paraId="5AB8F6E1" w14:textId="77777777" w:rsidR="00BA6514" w:rsidRPr="00C42C8A" w:rsidRDefault="00BA6514" w:rsidP="00BA6514">
      <w:pPr>
        <w:spacing w:before="120" w:after="240" w:line="276" w:lineRule="auto"/>
        <w:ind w:left="360"/>
        <w:rPr>
          <w:b/>
          <w:bCs/>
          <w:i/>
          <w:iCs/>
          <w:color w:val="000000"/>
        </w:rPr>
      </w:pPr>
      <w:r w:rsidRPr="00C42C8A">
        <w:rPr>
          <w:b/>
          <w:bCs/>
          <w:i/>
          <w:iCs/>
          <w:color w:val="000000"/>
        </w:rPr>
        <w:t>[Answer: Angel]</w:t>
      </w:r>
    </w:p>
    <w:p w14:paraId="04E3F234"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appear in the Christmas story. </w:t>
      </w:r>
    </w:p>
    <w:p w14:paraId="37CF6DE9"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I brought a message from God to Joseph.</w:t>
      </w:r>
    </w:p>
    <w:p w14:paraId="2BB86640"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came from heaven. </w:t>
      </w:r>
    </w:p>
    <w:p w14:paraId="5C378096"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said, “Do not be afraid.” </w:t>
      </w:r>
    </w:p>
    <w:p w14:paraId="584CE471"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told Joseph that Mary would give birth to a Saviour. </w:t>
      </w:r>
    </w:p>
    <w:p w14:paraId="18E496C0"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I have wings.</w:t>
      </w:r>
    </w:p>
    <w:p w14:paraId="1477F31C" w14:textId="77777777" w:rsidR="00BA6514" w:rsidRPr="00C42C8A" w:rsidRDefault="00BA6514" w:rsidP="00BA6514">
      <w:pPr>
        <w:spacing w:before="120" w:after="240" w:line="276" w:lineRule="auto"/>
        <w:rPr>
          <w:rFonts w:eastAsia="Avenir Next LT Pro" w:cs="Avenir Next LT Pro"/>
          <w:i/>
          <w:iCs/>
          <w:color w:val="000000"/>
          <w:szCs w:val="24"/>
        </w:rPr>
      </w:pPr>
    </w:p>
    <w:p w14:paraId="58B624DB"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Who am I? </w:t>
      </w:r>
    </w:p>
    <w:p w14:paraId="5EB0BB6D" w14:textId="77777777" w:rsidR="00BA6514" w:rsidRPr="00C42C8A" w:rsidRDefault="00BA6514" w:rsidP="00BA6514">
      <w:pPr>
        <w:spacing w:before="120" w:after="240" w:line="276" w:lineRule="auto"/>
        <w:ind w:left="360"/>
        <w:rPr>
          <w:b/>
          <w:bCs/>
          <w:i/>
          <w:iCs/>
          <w:color w:val="000000"/>
        </w:rPr>
      </w:pPr>
      <w:r w:rsidRPr="00C42C8A">
        <w:rPr>
          <w:b/>
          <w:bCs/>
          <w:i/>
          <w:iCs/>
          <w:color w:val="000000"/>
        </w:rPr>
        <w:t>[Answer: Shepherds]</w:t>
      </w:r>
    </w:p>
    <w:p w14:paraId="3D132495"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We were working at night. </w:t>
      </w:r>
    </w:p>
    <w:p w14:paraId="226F35C2"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We were outside in a field. </w:t>
      </w:r>
    </w:p>
    <w:p w14:paraId="1F6E0DD9"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We looked after sheep. </w:t>
      </w:r>
    </w:p>
    <w:p w14:paraId="5C16046A"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An angel spoke to us about God’s promised Messiah. </w:t>
      </w:r>
    </w:p>
    <w:p w14:paraId="53B43464"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We ran to see baby Jesus. </w:t>
      </w:r>
    </w:p>
    <w:p w14:paraId="434AD105" w14:textId="77777777" w:rsidR="00BA6514" w:rsidRPr="00C42C8A" w:rsidRDefault="00BA6514" w:rsidP="00BA6514">
      <w:pPr>
        <w:spacing w:before="120" w:after="240" w:line="276" w:lineRule="auto"/>
        <w:rPr>
          <w:rFonts w:eastAsia="Avenir Next LT Pro" w:cs="Avenir Next LT Pro"/>
          <w:i/>
          <w:iCs/>
          <w:color w:val="000000"/>
          <w:szCs w:val="24"/>
        </w:rPr>
      </w:pPr>
    </w:p>
    <w:p w14:paraId="28418DDA"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Who am I? </w:t>
      </w:r>
    </w:p>
    <w:p w14:paraId="75EBA049" w14:textId="77777777" w:rsidR="00BA6514" w:rsidRPr="00C42C8A" w:rsidRDefault="00BA6514" w:rsidP="00BA6514">
      <w:pPr>
        <w:spacing w:before="120" w:after="240" w:line="276" w:lineRule="auto"/>
        <w:ind w:left="360"/>
        <w:rPr>
          <w:b/>
          <w:bCs/>
          <w:i/>
          <w:iCs/>
          <w:color w:val="000000"/>
        </w:rPr>
      </w:pPr>
      <w:r w:rsidRPr="00C42C8A">
        <w:rPr>
          <w:b/>
          <w:bCs/>
          <w:i/>
          <w:iCs/>
          <w:color w:val="000000"/>
        </w:rPr>
        <w:t>[Answer: Mary]</w:t>
      </w:r>
    </w:p>
    <w:p w14:paraId="6B710448"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was an ordinary young woman. </w:t>
      </w:r>
    </w:p>
    <w:p w14:paraId="69BE306B"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I was engaged but not yet married.</w:t>
      </w:r>
    </w:p>
    <w:p w14:paraId="40547939"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One day an angel visited me and told me I would have a baby.</w:t>
      </w:r>
    </w:p>
    <w:p w14:paraId="03BB5F52"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The baby would be God’s promised son. </w:t>
      </w:r>
    </w:p>
    <w:p w14:paraId="46447793"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His name would be Jesus. </w:t>
      </w:r>
    </w:p>
    <w:p w14:paraId="4BAC1160" w14:textId="77777777" w:rsidR="00BA6514" w:rsidRPr="00C42C8A" w:rsidRDefault="00BA6514" w:rsidP="00BA6514">
      <w:pPr>
        <w:spacing w:before="120" w:after="240" w:line="276" w:lineRule="auto"/>
        <w:rPr>
          <w:rFonts w:eastAsia="Avenir Next LT Pro" w:cs="Avenir Next LT Pro"/>
          <w:i/>
          <w:iCs/>
          <w:color w:val="000000"/>
          <w:szCs w:val="24"/>
        </w:rPr>
      </w:pPr>
    </w:p>
    <w:p w14:paraId="23237AF3"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Who am I? </w:t>
      </w:r>
    </w:p>
    <w:p w14:paraId="23308569" w14:textId="77777777" w:rsidR="00BA6514" w:rsidRPr="00C42C8A" w:rsidRDefault="00BA6514" w:rsidP="00BA6514">
      <w:pPr>
        <w:spacing w:before="120" w:after="240" w:line="276" w:lineRule="auto"/>
        <w:ind w:left="360"/>
        <w:rPr>
          <w:b/>
          <w:bCs/>
          <w:i/>
          <w:iCs/>
          <w:color w:val="000000"/>
        </w:rPr>
      </w:pPr>
      <w:r w:rsidRPr="00C42C8A">
        <w:rPr>
          <w:b/>
          <w:bCs/>
          <w:i/>
          <w:iCs/>
          <w:color w:val="000000"/>
        </w:rPr>
        <w:t>[Answer: Joseph]</w:t>
      </w:r>
    </w:p>
    <w:p w14:paraId="177ACB6A"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I was a good man.</w:t>
      </w:r>
    </w:p>
    <w:p w14:paraId="5CDA52CF"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An angel came to me in a dream.  </w:t>
      </w:r>
    </w:p>
    <w:p w14:paraId="3EA7BCF8"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He told me not to be afraid.  </w:t>
      </w:r>
    </w:p>
    <w:p w14:paraId="440953E7"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He told me Mary would give birth to the Saviour of the world.</w:t>
      </w:r>
    </w:p>
    <w:p w14:paraId="34E4AEA5"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travelled to Bethlehem with my wife, Mary. </w:t>
      </w:r>
    </w:p>
    <w:p w14:paraId="440CAEBB" w14:textId="77777777" w:rsidR="00BA6514" w:rsidRPr="00C42C8A" w:rsidRDefault="00BA6514" w:rsidP="00BA6514">
      <w:pPr>
        <w:spacing w:before="120" w:after="240" w:line="276" w:lineRule="auto"/>
        <w:rPr>
          <w:rFonts w:eastAsia="Avenir Next LT Pro" w:cs="Avenir Next LT Pro"/>
          <w:i/>
          <w:iCs/>
          <w:color w:val="000000"/>
          <w:szCs w:val="24"/>
        </w:rPr>
      </w:pPr>
    </w:p>
    <w:p w14:paraId="35981E04"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What am I?</w:t>
      </w:r>
    </w:p>
    <w:p w14:paraId="27C45061" w14:textId="77777777" w:rsidR="00BA6514" w:rsidRPr="00C42C8A" w:rsidRDefault="00BA6514" w:rsidP="00BA6514">
      <w:pPr>
        <w:spacing w:before="120" w:after="240" w:line="276" w:lineRule="auto"/>
        <w:ind w:left="360"/>
        <w:rPr>
          <w:b/>
          <w:bCs/>
          <w:i/>
          <w:iCs/>
          <w:color w:val="000000"/>
        </w:rPr>
      </w:pPr>
      <w:r w:rsidRPr="00C42C8A">
        <w:rPr>
          <w:b/>
          <w:bCs/>
          <w:i/>
          <w:iCs/>
          <w:color w:val="000000"/>
        </w:rPr>
        <w:t xml:space="preserve"> [Answer: Star]</w:t>
      </w:r>
    </w:p>
    <w:p w14:paraId="314C534F"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was seen at night. </w:t>
      </w:r>
    </w:p>
    <w:p w14:paraId="5824CEC5"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was seen by wise men. </w:t>
      </w:r>
    </w:p>
    <w:p w14:paraId="171D49F0"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helped them find the promised Saviour, Jesus. </w:t>
      </w:r>
    </w:p>
    <w:p w14:paraId="59AA4504"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t xml:space="preserve">I was very bright and sparkly. </w:t>
      </w:r>
    </w:p>
    <w:p w14:paraId="74269992" w14:textId="77777777" w:rsidR="00BA6514" w:rsidRPr="00C42C8A" w:rsidRDefault="00BA6514" w:rsidP="00BA6514">
      <w:pPr>
        <w:pStyle w:val="ListParagraph"/>
        <w:spacing w:before="120" w:after="240" w:line="276" w:lineRule="auto"/>
        <w:ind w:left="720" w:hanging="360"/>
        <w:rPr>
          <w:i/>
          <w:iCs/>
          <w:color w:val="000000"/>
        </w:rPr>
      </w:pPr>
      <w:r w:rsidRPr="00C42C8A">
        <w:rPr>
          <w:i/>
          <w:iCs/>
          <w:color w:val="000000"/>
        </w:rPr>
        <w:lastRenderedPageBreak/>
        <w:t>I guided travellers to Bethlehem.</w:t>
      </w:r>
    </w:p>
    <w:p w14:paraId="07DE5E31" w14:textId="77777777" w:rsidR="00BA6514" w:rsidRPr="00C42C8A" w:rsidRDefault="00BA6514" w:rsidP="00BA6514">
      <w:pPr>
        <w:spacing w:before="120" w:after="240" w:line="276" w:lineRule="auto"/>
        <w:rPr>
          <w:i/>
          <w:color w:val="000000"/>
        </w:rPr>
      </w:pPr>
      <w:r w:rsidRPr="00C42C8A">
        <w:rPr>
          <w:i/>
          <w:color w:val="000000"/>
        </w:rPr>
        <w:t xml:space="preserve">So, there were lots of preparations happening in those weeks and months before Jesus was born. But did you know that God was actually preparing people for the birth of Jesus long before that? </w:t>
      </w:r>
    </w:p>
    <w:p w14:paraId="78D043B5" w14:textId="77777777" w:rsidR="00BA6514" w:rsidRPr="00C42C8A" w:rsidRDefault="00BA6514" w:rsidP="00BA6514">
      <w:pPr>
        <w:spacing w:before="120" w:after="240" w:line="276" w:lineRule="auto"/>
        <w:rPr>
          <w:i/>
          <w:color w:val="000000"/>
        </w:rPr>
      </w:pPr>
      <w:r w:rsidRPr="00C42C8A">
        <w:rPr>
          <w:i/>
          <w:color w:val="000000"/>
        </w:rPr>
        <w:t xml:space="preserve">In the Bible, in 2 Timothy 1:9, we discover that God started planning for the first Christmas even before time began. </w:t>
      </w:r>
    </w:p>
    <w:p w14:paraId="68C262A6" w14:textId="77777777" w:rsidR="00BA6514" w:rsidRPr="00C42C8A" w:rsidRDefault="00BA6514" w:rsidP="00BA6514">
      <w:pPr>
        <w:spacing w:before="120" w:after="240" w:line="276" w:lineRule="auto"/>
        <w:rPr>
          <w:i/>
          <w:color w:val="000000"/>
        </w:rPr>
      </w:pPr>
      <w:r w:rsidRPr="00C42C8A">
        <w:rPr>
          <w:i/>
          <w:color w:val="000000"/>
        </w:rPr>
        <w:t xml:space="preserve">Seven hundred years before Jesus was born, God promised that a special child would be born — a child who would be a light to the world. Isaiah 9:6 says, </w:t>
      </w:r>
    </w:p>
    <w:p w14:paraId="044F69BA" w14:textId="77777777" w:rsidR="00BA6514" w:rsidRPr="00C42C8A" w:rsidRDefault="00BA6514" w:rsidP="00BA6514">
      <w:pPr>
        <w:spacing w:before="120" w:after="240" w:line="276" w:lineRule="auto"/>
        <w:rPr>
          <w:i/>
          <w:color w:val="000000"/>
        </w:rPr>
      </w:pPr>
      <w:r w:rsidRPr="00C42C8A">
        <w:rPr>
          <w:i/>
          <w:color w:val="000000"/>
        </w:rPr>
        <w:t>“A child has been born for us.</w:t>
      </w:r>
      <w:r w:rsidRPr="00C42C8A">
        <w:rPr>
          <w:i/>
          <w:color w:val="000000"/>
        </w:rPr>
        <w:br/>
        <w:t>We have been given a son</w:t>
      </w:r>
      <w:r w:rsidRPr="00C42C8A">
        <w:rPr>
          <w:i/>
          <w:color w:val="000000"/>
        </w:rPr>
        <w:br/>
        <w:t>    who will be our ruler.</w:t>
      </w:r>
      <w:r w:rsidRPr="00C42C8A">
        <w:rPr>
          <w:i/>
          <w:color w:val="000000"/>
        </w:rPr>
        <w:br/>
        <w:t>His names will be</w:t>
      </w:r>
      <w:r w:rsidRPr="00C42C8A">
        <w:rPr>
          <w:i/>
          <w:color w:val="000000"/>
        </w:rPr>
        <w:br/>
        <w:t>Wonderful Advisor</w:t>
      </w:r>
      <w:r w:rsidRPr="00C42C8A">
        <w:rPr>
          <w:i/>
          <w:color w:val="000000"/>
        </w:rPr>
        <w:br/>
        <w:t>    and Mighty God,</w:t>
      </w:r>
      <w:r w:rsidRPr="00C42C8A">
        <w:rPr>
          <w:i/>
          <w:color w:val="000000"/>
        </w:rPr>
        <w:br/>
        <w:t>Eternal Father</w:t>
      </w:r>
      <w:r w:rsidRPr="00C42C8A">
        <w:rPr>
          <w:i/>
          <w:color w:val="000000"/>
        </w:rPr>
        <w:br/>
        <w:t>    and Prince of Peace.”</w:t>
      </w:r>
      <w:r w:rsidRPr="00C42C8A">
        <w:rPr>
          <w:rStyle w:val="FootnoteReference"/>
          <w:rFonts w:eastAsia="Avenir Next LT Pro" w:cs="Avenir Next LT Pro"/>
          <w:i/>
          <w:color w:val="000000"/>
        </w:rPr>
        <w:footnoteReference w:id="2"/>
      </w:r>
    </w:p>
    <w:p w14:paraId="590F0F6F" w14:textId="0C2C6399" w:rsidR="00BA6514" w:rsidRPr="00C42C8A" w:rsidRDefault="00BA6514" w:rsidP="00C939F1">
      <w:pPr>
        <w:spacing w:before="120" w:after="240" w:line="276" w:lineRule="auto"/>
        <w:rPr>
          <w:i/>
          <w:color w:val="000000"/>
        </w:rPr>
      </w:pPr>
      <w:r w:rsidRPr="00C42C8A">
        <w:rPr>
          <w:i/>
          <w:color w:val="000000"/>
        </w:rPr>
        <w:t xml:space="preserve">Jesus’ birth wasn’t an unexpected event. It was one of the most special moments in history, and God had been preparing his people for it for a long time. </w:t>
      </w:r>
    </w:p>
    <w:p w14:paraId="31D002CC" w14:textId="77777777" w:rsidR="00BA6514" w:rsidRPr="00060CFB" w:rsidRDefault="00BA6514" w:rsidP="00C939F1">
      <w:pPr>
        <w:pStyle w:val="Heading3"/>
      </w:pPr>
      <w:r w:rsidRPr="00060CFB">
        <w:t>Prayer</w:t>
      </w:r>
    </w:p>
    <w:p w14:paraId="14080E0D" w14:textId="77777777" w:rsidR="00BA6514" w:rsidRPr="00C42C8A" w:rsidRDefault="00BA6514" w:rsidP="00BA6514">
      <w:pPr>
        <w:spacing w:before="120" w:after="240" w:line="276" w:lineRule="auto"/>
        <w:rPr>
          <w:i/>
          <w:iCs/>
          <w:color w:val="000000"/>
        </w:rPr>
      </w:pPr>
      <w:r w:rsidRPr="00C42C8A">
        <w:rPr>
          <w:i/>
          <w:iCs/>
          <w:color w:val="000000"/>
        </w:rPr>
        <w:t>Dear Lord, as we prepare for Christmas this year, help us to remember what it’s really all about – the gift of Jesus. Show us lots of ways that we can share this special time with others and tell them about Jesus. Amen.</w:t>
      </w:r>
    </w:p>
    <w:p w14:paraId="140FB635" w14:textId="77777777" w:rsidR="00BA6514" w:rsidRPr="00C42C8A" w:rsidRDefault="00BA6514" w:rsidP="00BA6514">
      <w:pPr>
        <w:spacing w:before="120" w:after="120" w:line="276" w:lineRule="auto"/>
        <w:rPr>
          <w:rFonts w:eastAsia="Avenir Next LT Pro" w:cs="Avenir Next LT Pro"/>
          <w:i/>
          <w:iCs/>
          <w:color w:val="000000"/>
        </w:rPr>
      </w:pPr>
    </w:p>
    <w:p w14:paraId="39CDCC8C" w14:textId="77777777" w:rsidR="00BA6514" w:rsidRPr="00C42C8A" w:rsidRDefault="00BA6514" w:rsidP="00BA6514">
      <w:pPr>
        <w:spacing w:before="120" w:after="120" w:line="276" w:lineRule="auto"/>
        <w:rPr>
          <w:rFonts w:eastAsia="Avenir Next LT Pro" w:cs="Avenir Next LT Pro"/>
          <w:color w:val="000000"/>
        </w:rPr>
      </w:pPr>
    </w:p>
    <w:p w14:paraId="272CE0AA" w14:textId="77777777" w:rsidR="00BA6514" w:rsidRPr="00C42C8A" w:rsidRDefault="00BA6514" w:rsidP="00BA6514">
      <w:pPr>
        <w:spacing w:before="120" w:after="120" w:line="276" w:lineRule="auto"/>
        <w:rPr>
          <w:color w:val="000000"/>
        </w:rPr>
      </w:pPr>
      <w:r w:rsidRPr="00C42C8A">
        <w:rPr>
          <w:color w:val="000000"/>
        </w:rPr>
        <w:br w:type="page"/>
      </w:r>
    </w:p>
    <w:p w14:paraId="2B822BD1" w14:textId="77777777" w:rsidR="00BA6514" w:rsidRPr="00060CFB" w:rsidRDefault="00BA6514" w:rsidP="00C920FE">
      <w:pPr>
        <w:pStyle w:val="Heading1"/>
      </w:pPr>
      <w:r w:rsidRPr="00060CFB">
        <w:lastRenderedPageBreak/>
        <w:t xml:space="preserve">Option Three: Promise keeper </w:t>
      </w:r>
    </w:p>
    <w:p w14:paraId="3000996F" w14:textId="2C308B22" w:rsidR="00556884" w:rsidRPr="00C939F1" w:rsidRDefault="00BA6514" w:rsidP="00C939F1">
      <w:pPr>
        <w:pStyle w:val="Heading2"/>
      </w:pPr>
      <w:r w:rsidRPr="00556884">
        <w:rPr>
          <w:bCs/>
        </w:rPr>
        <w:t>Big Idea:</w:t>
      </w:r>
      <w:r w:rsidRPr="00060CFB">
        <w:t xml:space="preserve"> God always keeps his promises</w:t>
      </w:r>
    </w:p>
    <w:p w14:paraId="182EBAA2" w14:textId="65740C16" w:rsidR="00BA6514" w:rsidRPr="00556884" w:rsidRDefault="00BA6514" w:rsidP="00C939F1">
      <w:pPr>
        <w:pStyle w:val="Heading3"/>
      </w:pPr>
      <w:r w:rsidRPr="00556884">
        <w:t>You will need</w:t>
      </w:r>
    </w:p>
    <w:p w14:paraId="3AED72EA" w14:textId="729E6591" w:rsidR="00BA6514" w:rsidRPr="00C42C8A" w:rsidRDefault="00BA6514" w:rsidP="007B2ED7">
      <w:pPr>
        <w:pStyle w:val="Heading4"/>
        <w:numPr>
          <w:ilvl w:val="0"/>
          <w:numId w:val="28"/>
        </w:numPr>
      </w:pPr>
      <w:r w:rsidRPr="00C42C8A">
        <w:t>PowerPoint – God’s promises</w:t>
      </w:r>
    </w:p>
    <w:p w14:paraId="425E572B" w14:textId="77777777" w:rsidR="00BA6514" w:rsidRPr="00060CFB" w:rsidRDefault="00BA6514" w:rsidP="00C939F1">
      <w:pPr>
        <w:pStyle w:val="Heading3"/>
      </w:pPr>
      <w:r w:rsidRPr="00060CFB">
        <w:t>Activity</w:t>
      </w:r>
    </w:p>
    <w:p w14:paraId="3842F67F" w14:textId="77777777" w:rsidR="00BA6514" w:rsidRPr="00C42C8A" w:rsidRDefault="00BA6514" w:rsidP="00BA6514">
      <w:pPr>
        <w:spacing w:before="120" w:after="240" w:line="276" w:lineRule="auto"/>
        <w:rPr>
          <w:i/>
          <w:iCs/>
          <w:color w:val="000000"/>
        </w:rPr>
      </w:pPr>
      <w:r w:rsidRPr="00C42C8A">
        <w:rPr>
          <w:i/>
          <w:iCs/>
          <w:color w:val="000000"/>
        </w:rPr>
        <w:t>I wonder if you’ve made any promises so far this Christmas? For example, “I promise I won’t peek at my presents,” or “I promise I’ll be good so that Santa comes.”</w:t>
      </w:r>
    </w:p>
    <w:p w14:paraId="7BF732DC" w14:textId="77777777" w:rsidR="00BA6514" w:rsidRPr="00C42C8A" w:rsidRDefault="00BA6514" w:rsidP="00BA6514">
      <w:pPr>
        <w:spacing w:before="120" w:after="240" w:line="276" w:lineRule="auto"/>
        <w:rPr>
          <w:i/>
          <w:iCs/>
          <w:color w:val="000000"/>
        </w:rPr>
      </w:pPr>
      <w:r w:rsidRPr="00C42C8A">
        <w:rPr>
          <w:i/>
          <w:iCs/>
          <w:color w:val="000000"/>
        </w:rPr>
        <w:t xml:space="preserve">Some of the adults might have said, “I promise this Christmas will be less stressful,” or “I promise I won’t leave everything to the last minute this time.” </w:t>
      </w:r>
    </w:p>
    <w:p w14:paraId="55672220" w14:textId="77777777" w:rsidR="00BA6514" w:rsidRPr="00C42C8A" w:rsidRDefault="00BA6514" w:rsidP="00BA6514">
      <w:pPr>
        <w:spacing w:before="120" w:after="240" w:line="276" w:lineRule="auto"/>
        <w:rPr>
          <w:i/>
          <w:iCs/>
          <w:color w:val="000000"/>
          <w:szCs w:val="24"/>
        </w:rPr>
      </w:pPr>
      <w:r w:rsidRPr="00C42C8A">
        <w:rPr>
          <w:i/>
          <w:iCs/>
          <w:color w:val="000000"/>
          <w:szCs w:val="24"/>
        </w:rPr>
        <w:t>We all make promises, but we are not always able to keep them, are we?</w:t>
      </w:r>
    </w:p>
    <w:p w14:paraId="7094F75E" w14:textId="77777777" w:rsidR="00BA6514" w:rsidRPr="00C42C8A" w:rsidRDefault="00BA6514" w:rsidP="00BA6514">
      <w:pPr>
        <w:spacing w:before="120" w:after="240" w:line="276" w:lineRule="auto"/>
        <w:rPr>
          <w:i/>
          <w:iCs/>
          <w:color w:val="000000"/>
        </w:rPr>
      </w:pPr>
      <w:r w:rsidRPr="00C42C8A">
        <w:rPr>
          <w:i/>
          <w:iCs/>
          <w:color w:val="000000"/>
        </w:rPr>
        <w:t>God makes promises sometimes, too.</w:t>
      </w:r>
    </w:p>
    <w:p w14:paraId="1DE2D7DF" w14:textId="77777777" w:rsidR="00BA6514" w:rsidRPr="00C42C8A" w:rsidRDefault="00BA6514" w:rsidP="00BA6514">
      <w:pPr>
        <w:spacing w:before="120" w:after="240" w:line="276" w:lineRule="auto"/>
        <w:rPr>
          <w:rFonts w:eastAsia="Aptos" w:cs="Aptos"/>
          <w:b/>
          <w:bCs/>
          <w:color w:val="000000"/>
        </w:rPr>
      </w:pPr>
      <w:r w:rsidRPr="00C42C8A">
        <w:rPr>
          <w:rFonts w:eastAsia="Aptos" w:cs="Aptos"/>
          <w:b/>
          <w:bCs/>
          <w:color w:val="000000"/>
        </w:rPr>
        <w:t>Display the following promises on the screen.</w:t>
      </w:r>
    </w:p>
    <w:p w14:paraId="2280501E" w14:textId="77777777" w:rsidR="00BA6514" w:rsidRPr="00C42C8A" w:rsidRDefault="00BA6514" w:rsidP="00BA6514">
      <w:pPr>
        <w:spacing w:before="120" w:after="240" w:line="276" w:lineRule="auto"/>
        <w:rPr>
          <w:i/>
          <w:iCs/>
          <w:color w:val="000000"/>
        </w:rPr>
      </w:pPr>
      <w:r w:rsidRPr="00C42C8A">
        <w:rPr>
          <w:i/>
          <w:iCs/>
          <w:color w:val="000000"/>
        </w:rPr>
        <w:t>For example, he promises:</w:t>
      </w:r>
    </w:p>
    <w:p w14:paraId="2F8E5B07" w14:textId="77777777" w:rsidR="00BA6514" w:rsidRPr="00C42C8A" w:rsidRDefault="00BA6514" w:rsidP="00BA6514">
      <w:pPr>
        <w:spacing w:before="120" w:after="240" w:line="276" w:lineRule="auto"/>
        <w:rPr>
          <w:i/>
          <w:iCs/>
          <w:color w:val="000000"/>
        </w:rPr>
      </w:pPr>
      <w:r w:rsidRPr="00C42C8A">
        <w:rPr>
          <w:i/>
          <w:iCs/>
          <w:color w:val="000000"/>
        </w:rPr>
        <w:t>Nothing can separate you from my love – Romans 8:38-39</w:t>
      </w:r>
    </w:p>
    <w:p w14:paraId="0346E401" w14:textId="77777777" w:rsidR="00BA6514" w:rsidRPr="00C42C8A" w:rsidRDefault="00BA6514" w:rsidP="00BA6514">
      <w:pPr>
        <w:spacing w:before="120" w:after="240" w:line="276" w:lineRule="auto"/>
        <w:rPr>
          <w:i/>
          <w:iCs/>
          <w:color w:val="000000"/>
        </w:rPr>
      </w:pPr>
      <w:r w:rsidRPr="00C42C8A">
        <w:rPr>
          <w:i/>
          <w:iCs/>
          <w:color w:val="000000"/>
        </w:rPr>
        <w:t>I will always be with you – Matthew 28:20</w:t>
      </w:r>
    </w:p>
    <w:p w14:paraId="51A5A047" w14:textId="77777777" w:rsidR="00BA6514" w:rsidRPr="00C42C8A" w:rsidRDefault="00BA6514" w:rsidP="00BA6514">
      <w:pPr>
        <w:spacing w:before="120" w:after="240" w:line="276" w:lineRule="auto"/>
        <w:rPr>
          <w:i/>
          <w:iCs/>
          <w:color w:val="000000"/>
        </w:rPr>
      </w:pPr>
      <w:r w:rsidRPr="00C42C8A">
        <w:rPr>
          <w:i/>
          <w:iCs/>
          <w:color w:val="000000"/>
        </w:rPr>
        <w:t>Bring your worries to me, and I will give you peace – Philippians 4:6-7</w:t>
      </w:r>
    </w:p>
    <w:p w14:paraId="5A029A30"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Unlike us, God always keeps his promises.</w:t>
      </w:r>
    </w:p>
    <w:p w14:paraId="30E1FE7A"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 xml:space="preserve">Seven hundred years before Jesus was born, God promised that a special child would be born — a child who would be a light to the world. Isaiah 9:6 says, </w:t>
      </w:r>
    </w:p>
    <w:p w14:paraId="68EC5C65"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“A child has been born for us.</w:t>
      </w:r>
      <w:r w:rsidRPr="00C42C8A">
        <w:rPr>
          <w:i/>
          <w:iCs/>
          <w:color w:val="000000"/>
        </w:rPr>
        <w:br/>
      </w:r>
      <w:r w:rsidRPr="00C42C8A">
        <w:rPr>
          <w:rFonts w:cs="Times New Roman"/>
          <w:i/>
          <w:iCs/>
          <w:color w:val="000000"/>
        </w:rPr>
        <w:t>We have been given a son</w:t>
      </w:r>
      <w:r w:rsidRPr="00C42C8A">
        <w:rPr>
          <w:i/>
          <w:iCs/>
          <w:color w:val="000000"/>
        </w:rPr>
        <w:br/>
      </w:r>
      <w:r w:rsidRPr="00C42C8A">
        <w:rPr>
          <w:rFonts w:cs="Times New Roman"/>
          <w:i/>
          <w:iCs/>
          <w:color w:val="000000"/>
        </w:rPr>
        <w:t>    who will be our ruler.</w:t>
      </w:r>
      <w:r w:rsidRPr="00C42C8A">
        <w:rPr>
          <w:i/>
          <w:iCs/>
          <w:color w:val="000000"/>
        </w:rPr>
        <w:br/>
      </w:r>
      <w:r w:rsidRPr="00C42C8A">
        <w:rPr>
          <w:rFonts w:cs="Times New Roman"/>
          <w:i/>
          <w:iCs/>
          <w:color w:val="000000"/>
        </w:rPr>
        <w:t>His names will be</w:t>
      </w:r>
      <w:r w:rsidRPr="00C42C8A">
        <w:rPr>
          <w:i/>
          <w:iCs/>
          <w:color w:val="000000"/>
        </w:rPr>
        <w:br/>
      </w:r>
      <w:r w:rsidRPr="00C42C8A">
        <w:rPr>
          <w:rFonts w:cs="Times New Roman"/>
          <w:i/>
          <w:iCs/>
          <w:color w:val="000000"/>
        </w:rPr>
        <w:t>Wonderful Advisor</w:t>
      </w:r>
      <w:r w:rsidRPr="00C42C8A">
        <w:rPr>
          <w:i/>
          <w:iCs/>
          <w:color w:val="000000"/>
        </w:rPr>
        <w:br/>
      </w:r>
      <w:r w:rsidRPr="00C42C8A">
        <w:rPr>
          <w:rFonts w:cs="Times New Roman"/>
          <w:i/>
          <w:iCs/>
          <w:color w:val="000000"/>
        </w:rPr>
        <w:t>    and Mighty God,</w:t>
      </w:r>
      <w:r w:rsidRPr="00C42C8A">
        <w:rPr>
          <w:i/>
          <w:iCs/>
          <w:color w:val="000000"/>
        </w:rPr>
        <w:br/>
      </w:r>
      <w:r w:rsidRPr="00C42C8A">
        <w:rPr>
          <w:rFonts w:cs="Times New Roman"/>
          <w:i/>
          <w:iCs/>
          <w:color w:val="000000"/>
        </w:rPr>
        <w:lastRenderedPageBreak/>
        <w:t>Eternal Father</w:t>
      </w:r>
      <w:r w:rsidRPr="00C42C8A">
        <w:rPr>
          <w:i/>
          <w:iCs/>
          <w:color w:val="000000"/>
        </w:rPr>
        <w:br/>
      </w:r>
      <w:r w:rsidRPr="00C42C8A">
        <w:rPr>
          <w:rFonts w:cs="Times New Roman"/>
          <w:i/>
          <w:iCs/>
          <w:color w:val="000000"/>
        </w:rPr>
        <w:t>    and Prince of Peace.”</w:t>
      </w:r>
      <w:r w:rsidRPr="00C42C8A">
        <w:rPr>
          <w:rStyle w:val="FootnoteReference"/>
          <w:rFonts w:eastAsia="Aptos" w:cs="Times New Roman"/>
          <w:i/>
          <w:iCs/>
          <w:color w:val="000000"/>
        </w:rPr>
        <w:footnoteReference w:id="3"/>
      </w:r>
    </w:p>
    <w:p w14:paraId="4EA172DF"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After 700 years, the people may have wondered if God’s promise would ever come true, but it did, because God always keeps his promises.</w:t>
      </w:r>
    </w:p>
    <w:p w14:paraId="22C0A93C"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 xml:space="preserve">We are going to try a little challenge today. I need everyone to find a partner that is about the same age as you. </w:t>
      </w:r>
    </w:p>
    <w:p w14:paraId="54291C91" w14:textId="77777777" w:rsidR="00BA6514" w:rsidRPr="00C42C8A" w:rsidRDefault="00BA6514" w:rsidP="00BA6514">
      <w:pPr>
        <w:spacing w:before="120" w:after="240" w:line="276" w:lineRule="auto"/>
        <w:rPr>
          <w:rFonts w:cs="Times New Roman"/>
          <w:i/>
          <w:iCs/>
          <w:color w:val="000000"/>
        </w:rPr>
      </w:pPr>
      <w:r w:rsidRPr="00C42C8A">
        <w:rPr>
          <w:rFonts w:cs="Times New Roman"/>
          <w:i/>
          <w:iCs/>
          <w:color w:val="000000"/>
        </w:rPr>
        <w:t xml:space="preserve">With your partner, you need to create a sign or handshake that you could use to represent one of these promises from God. Choose ONE of the promises to use. Let’s see who can be the most creative. </w:t>
      </w:r>
    </w:p>
    <w:p w14:paraId="4839C23D" w14:textId="77777777" w:rsidR="00BA6514" w:rsidRPr="00C42C8A" w:rsidRDefault="00BA6514" w:rsidP="00BA6514">
      <w:pPr>
        <w:spacing w:before="120" w:after="240" w:line="276" w:lineRule="auto"/>
        <w:rPr>
          <w:i/>
          <w:iCs/>
          <w:color w:val="000000"/>
        </w:rPr>
      </w:pPr>
      <w:r w:rsidRPr="00C42C8A">
        <w:rPr>
          <w:i/>
          <w:iCs/>
          <w:color w:val="000000"/>
        </w:rPr>
        <w:t>Nothing can separate you from my love. – Romans 8:38-39</w:t>
      </w:r>
    </w:p>
    <w:p w14:paraId="6ADD76A6" w14:textId="77777777" w:rsidR="00BA6514" w:rsidRPr="00C42C8A" w:rsidRDefault="00BA6514" w:rsidP="00BA6514">
      <w:pPr>
        <w:spacing w:before="120" w:after="240" w:line="276" w:lineRule="auto"/>
        <w:rPr>
          <w:i/>
          <w:iCs/>
          <w:color w:val="000000"/>
        </w:rPr>
      </w:pPr>
      <w:r w:rsidRPr="00C42C8A">
        <w:rPr>
          <w:i/>
          <w:iCs/>
          <w:color w:val="000000"/>
        </w:rPr>
        <w:t>I will always be with you – Matthew 28:20</w:t>
      </w:r>
    </w:p>
    <w:p w14:paraId="4D1DAC00" w14:textId="77777777" w:rsidR="00BA6514" w:rsidRPr="00C42C8A" w:rsidRDefault="00BA6514" w:rsidP="00BA6514">
      <w:pPr>
        <w:spacing w:before="120" w:after="240" w:line="276" w:lineRule="auto"/>
        <w:rPr>
          <w:i/>
          <w:iCs/>
          <w:color w:val="000000"/>
        </w:rPr>
      </w:pPr>
      <w:r w:rsidRPr="00C42C8A">
        <w:rPr>
          <w:i/>
          <w:iCs/>
          <w:color w:val="000000"/>
        </w:rPr>
        <w:t>Bring your worries to me, and I will give you peace – Philippians 4:6-7</w:t>
      </w:r>
    </w:p>
    <w:p w14:paraId="065C52D9" w14:textId="77777777" w:rsidR="00BA6514" w:rsidRPr="00C42C8A" w:rsidRDefault="00BA6514" w:rsidP="00BA6514">
      <w:pPr>
        <w:spacing w:before="120" w:after="240" w:line="276" w:lineRule="auto"/>
        <w:rPr>
          <w:i/>
          <w:iCs/>
          <w:color w:val="000000"/>
        </w:rPr>
      </w:pPr>
      <w:r w:rsidRPr="00C42C8A">
        <w:rPr>
          <w:i/>
          <w:iCs/>
          <w:color w:val="000000"/>
        </w:rPr>
        <w:t>Allow a few minutes for people to create their sign/handshake, then invite everyone to demonstrate. Choose a winner.</w:t>
      </w:r>
    </w:p>
    <w:p w14:paraId="031C220F" w14:textId="11EB04F0" w:rsidR="00BA6514" w:rsidRPr="00C939F1" w:rsidRDefault="00BA6514" w:rsidP="00C939F1">
      <w:pPr>
        <w:spacing w:before="120" w:after="240" w:line="276" w:lineRule="auto"/>
        <w:rPr>
          <w:rFonts w:cs="Times New Roman"/>
          <w:i/>
          <w:iCs/>
        </w:rPr>
      </w:pPr>
      <w:r w:rsidRPr="00C42C8A">
        <w:rPr>
          <w:rFonts w:cs="Times New Roman"/>
          <w:i/>
          <w:iCs/>
          <w:color w:val="000000"/>
        </w:rPr>
        <w:t>In the Bible, God gives us lots of promises – and we can trust that he will keep them! Because God always keeps his promises!</w:t>
      </w:r>
    </w:p>
    <w:p w14:paraId="695358B0" w14:textId="77777777" w:rsidR="00BA6514" w:rsidRPr="00060CFB" w:rsidRDefault="00BA6514" w:rsidP="00C939F1">
      <w:pPr>
        <w:pStyle w:val="Heading3"/>
      </w:pPr>
      <w:r w:rsidRPr="00060CFB">
        <w:t>Prayer</w:t>
      </w:r>
    </w:p>
    <w:p w14:paraId="3D7E3D78" w14:textId="77777777" w:rsidR="00BA6514" w:rsidRPr="00C42C8A" w:rsidRDefault="00BA6514" w:rsidP="00BA6514">
      <w:pPr>
        <w:spacing w:before="120" w:after="240" w:line="276" w:lineRule="auto"/>
        <w:rPr>
          <w:i/>
          <w:iCs/>
          <w:color w:val="000000"/>
        </w:rPr>
      </w:pPr>
      <w:r w:rsidRPr="00C42C8A">
        <w:rPr>
          <w:i/>
          <w:iCs/>
          <w:color w:val="000000"/>
        </w:rPr>
        <w:t xml:space="preserve">Dear Lord, at Christmas, we remember that you promised to send us Jesus and you kept your promise. In the times when we begin to worry, please remind us that you always keep your promises. When we make promises to you and others, help us to keep our promises, too. Amen. </w:t>
      </w:r>
    </w:p>
    <w:p w14:paraId="2F08F3CB" w14:textId="77777777" w:rsidR="00BA6514" w:rsidRPr="00C42C8A" w:rsidRDefault="00BA6514" w:rsidP="00BA6514">
      <w:pPr>
        <w:spacing w:before="120" w:after="120" w:line="276" w:lineRule="auto"/>
        <w:rPr>
          <w:color w:val="000000"/>
          <w:szCs w:val="24"/>
        </w:rPr>
      </w:pPr>
    </w:p>
    <w:p w14:paraId="057D8C5D" w14:textId="77777777" w:rsidR="00BA6514" w:rsidRPr="00C42C8A" w:rsidRDefault="00BA6514" w:rsidP="00BA6514">
      <w:pPr>
        <w:spacing w:before="120" w:after="120" w:line="276" w:lineRule="auto"/>
        <w:rPr>
          <w:color w:val="000000"/>
          <w:szCs w:val="24"/>
        </w:rPr>
      </w:pPr>
    </w:p>
    <w:p w14:paraId="4FBCC063" w14:textId="13BBA7C9" w:rsidR="008B7CB9" w:rsidRPr="00C42C8A" w:rsidRDefault="008B7CB9" w:rsidP="00BA6514">
      <w:pPr>
        <w:spacing w:before="300" w:after="150" w:line="300" w:lineRule="auto"/>
        <w:rPr>
          <w:rFonts w:eastAsia="Avenir Next LT Pro" w:cs="Avenir Next LT Pro"/>
          <w:color w:val="000000"/>
        </w:rPr>
      </w:pPr>
    </w:p>
    <w:sectPr w:rsidR="008B7CB9" w:rsidRPr="00C42C8A" w:rsidSect="009320AC">
      <w:headerReference w:type="default" r:id="rId18"/>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E0CA9" w14:textId="77777777" w:rsidR="007F4E52" w:rsidRDefault="007F4E52" w:rsidP="00BE7CB7">
      <w:r>
        <w:separator/>
      </w:r>
    </w:p>
  </w:endnote>
  <w:endnote w:type="continuationSeparator" w:id="0">
    <w:p w14:paraId="16F2D5B5" w14:textId="77777777" w:rsidR="007F4E52" w:rsidRDefault="007F4E52"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panose1 w:val="020B0504020202020204"/>
    <w:charset w:val="4D"/>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BC9BB" w14:textId="77777777" w:rsidR="007F4E52" w:rsidRDefault="007F4E52" w:rsidP="00BE7CB7">
      <w:r>
        <w:separator/>
      </w:r>
    </w:p>
  </w:footnote>
  <w:footnote w:type="continuationSeparator" w:id="0">
    <w:p w14:paraId="210A54E5" w14:textId="77777777" w:rsidR="007F4E52" w:rsidRDefault="007F4E52" w:rsidP="00BE7CB7">
      <w:r>
        <w:continuationSeparator/>
      </w:r>
    </w:p>
  </w:footnote>
  <w:footnote w:id="1">
    <w:p w14:paraId="460AC77C" w14:textId="77777777" w:rsidR="00BA6514" w:rsidRPr="00060CFB" w:rsidRDefault="00BA6514" w:rsidP="00556884">
      <w:pPr>
        <w:pStyle w:val="Footer"/>
      </w:pPr>
      <w:r w:rsidRPr="00060CFB">
        <w:rPr>
          <w:rStyle w:val="FootnoteReference"/>
        </w:rPr>
        <w:footnoteRef/>
      </w:r>
      <w:r w:rsidRPr="00060CFB">
        <w:t xml:space="preserve"> Isaiah 9:6 (CEV)</w:t>
      </w:r>
    </w:p>
  </w:footnote>
  <w:footnote w:id="2">
    <w:p w14:paraId="2693B2D8" w14:textId="77777777" w:rsidR="00BA6514" w:rsidRPr="00060CFB" w:rsidRDefault="00BA6514" w:rsidP="00556884">
      <w:pPr>
        <w:pStyle w:val="Footer"/>
      </w:pPr>
      <w:r w:rsidRPr="00060CFB">
        <w:rPr>
          <w:rStyle w:val="FootnoteReference"/>
        </w:rPr>
        <w:footnoteRef/>
      </w:r>
      <w:r w:rsidRPr="00060CFB">
        <w:t xml:space="preserve"> Isaiah 9:6 (CEV)</w:t>
      </w:r>
    </w:p>
  </w:footnote>
  <w:footnote w:id="3">
    <w:p w14:paraId="0B40D74C" w14:textId="77777777" w:rsidR="00BA6514" w:rsidRDefault="00BA6514" w:rsidP="00556884">
      <w:pPr>
        <w:pStyle w:val="Footer"/>
      </w:pPr>
      <w:r w:rsidRPr="00060CFB">
        <w:rPr>
          <w:rStyle w:val="FootnoteReference"/>
        </w:rPr>
        <w:footnoteRef/>
      </w:r>
      <w:r w:rsidRPr="00060CFB">
        <w:t xml:space="preserve"> Isaiah 9:6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726DCD58">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3884B21D">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2"/>
  </w:num>
  <w:num w:numId="6" w16cid:durableId="463500939">
    <w:abstractNumId w:val="27"/>
  </w:num>
  <w:num w:numId="7" w16cid:durableId="309217350">
    <w:abstractNumId w:val="2"/>
  </w:num>
  <w:num w:numId="8" w16cid:durableId="1152526543">
    <w:abstractNumId w:val="16"/>
  </w:num>
  <w:num w:numId="9" w16cid:durableId="2100714850">
    <w:abstractNumId w:val="0"/>
  </w:num>
  <w:num w:numId="10" w16cid:durableId="1837569452">
    <w:abstractNumId w:val="15"/>
  </w:num>
  <w:num w:numId="11" w16cid:durableId="582880305">
    <w:abstractNumId w:val="6"/>
  </w:num>
  <w:num w:numId="12" w16cid:durableId="1282952501">
    <w:abstractNumId w:val="24"/>
  </w:num>
  <w:num w:numId="13" w16cid:durableId="170606771">
    <w:abstractNumId w:val="23"/>
  </w:num>
  <w:num w:numId="14" w16cid:durableId="1501700985">
    <w:abstractNumId w:val="1"/>
  </w:num>
  <w:num w:numId="15" w16cid:durableId="1519083294">
    <w:abstractNumId w:val="8"/>
  </w:num>
  <w:num w:numId="16" w16cid:durableId="1013906">
    <w:abstractNumId w:val="9"/>
  </w:num>
  <w:num w:numId="17" w16cid:durableId="1873955739">
    <w:abstractNumId w:val="26"/>
  </w:num>
  <w:num w:numId="18" w16cid:durableId="510529545">
    <w:abstractNumId w:val="17"/>
  </w:num>
  <w:num w:numId="19" w16cid:durableId="1760371219">
    <w:abstractNumId w:val="25"/>
  </w:num>
  <w:num w:numId="20" w16cid:durableId="2082176210">
    <w:abstractNumId w:val="13"/>
  </w:num>
  <w:num w:numId="21" w16cid:durableId="2141995737">
    <w:abstractNumId w:val="14"/>
  </w:num>
  <w:num w:numId="22" w16cid:durableId="1326082403">
    <w:abstractNumId w:val="19"/>
  </w:num>
  <w:num w:numId="23" w16cid:durableId="55129230">
    <w:abstractNumId w:val="18"/>
  </w:num>
  <w:num w:numId="24" w16cid:durableId="104732725">
    <w:abstractNumId w:val="22"/>
  </w:num>
  <w:num w:numId="25" w16cid:durableId="1700010868">
    <w:abstractNumId w:val="20"/>
  </w:num>
  <w:num w:numId="26" w16cid:durableId="1737776701">
    <w:abstractNumId w:val="3"/>
  </w:num>
  <w:num w:numId="27" w16cid:durableId="1925912604">
    <w:abstractNumId w:val="5"/>
  </w:num>
  <w:num w:numId="28" w16cid:durableId="5833117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embedSystemFonts/>
  <w:hideSpellingErrors/>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C3FC8"/>
    <w:rsid w:val="001E677C"/>
    <w:rsid w:val="002232EE"/>
    <w:rsid w:val="00234E83"/>
    <w:rsid w:val="00240CCD"/>
    <w:rsid w:val="00255FDD"/>
    <w:rsid w:val="0026754C"/>
    <w:rsid w:val="00281752"/>
    <w:rsid w:val="00283C4B"/>
    <w:rsid w:val="002A765E"/>
    <w:rsid w:val="002C6E7E"/>
    <w:rsid w:val="002D025D"/>
    <w:rsid w:val="002F5741"/>
    <w:rsid w:val="003140EF"/>
    <w:rsid w:val="003241DD"/>
    <w:rsid w:val="00337499"/>
    <w:rsid w:val="00370E85"/>
    <w:rsid w:val="00390AFE"/>
    <w:rsid w:val="00394ACC"/>
    <w:rsid w:val="003E07E3"/>
    <w:rsid w:val="003E464A"/>
    <w:rsid w:val="003F39BA"/>
    <w:rsid w:val="00413203"/>
    <w:rsid w:val="00413997"/>
    <w:rsid w:val="00441ED4"/>
    <w:rsid w:val="0044202B"/>
    <w:rsid w:val="00442197"/>
    <w:rsid w:val="004504CC"/>
    <w:rsid w:val="004700C9"/>
    <w:rsid w:val="0049427D"/>
    <w:rsid w:val="004A257A"/>
    <w:rsid w:val="004A3E64"/>
    <w:rsid w:val="004A4DC6"/>
    <w:rsid w:val="004B3795"/>
    <w:rsid w:val="004B79DE"/>
    <w:rsid w:val="004D61CA"/>
    <w:rsid w:val="004F0CB1"/>
    <w:rsid w:val="004F5EFF"/>
    <w:rsid w:val="004F62A1"/>
    <w:rsid w:val="00533FDC"/>
    <w:rsid w:val="0055178A"/>
    <w:rsid w:val="00556884"/>
    <w:rsid w:val="00562EF9"/>
    <w:rsid w:val="00563639"/>
    <w:rsid w:val="0057123E"/>
    <w:rsid w:val="00581500"/>
    <w:rsid w:val="00590848"/>
    <w:rsid w:val="005B7727"/>
    <w:rsid w:val="005C0A74"/>
    <w:rsid w:val="005F4CF3"/>
    <w:rsid w:val="006150D9"/>
    <w:rsid w:val="00617BFB"/>
    <w:rsid w:val="00623ABE"/>
    <w:rsid w:val="0063483B"/>
    <w:rsid w:val="0063617B"/>
    <w:rsid w:val="006732D4"/>
    <w:rsid w:val="00681759"/>
    <w:rsid w:val="0068273B"/>
    <w:rsid w:val="00684EF4"/>
    <w:rsid w:val="00697EAF"/>
    <w:rsid w:val="00712319"/>
    <w:rsid w:val="00720D18"/>
    <w:rsid w:val="007342C4"/>
    <w:rsid w:val="00736672"/>
    <w:rsid w:val="00747D0E"/>
    <w:rsid w:val="00783E70"/>
    <w:rsid w:val="007A3A78"/>
    <w:rsid w:val="007A4F65"/>
    <w:rsid w:val="007B2ED7"/>
    <w:rsid w:val="007D52DB"/>
    <w:rsid w:val="007F4E52"/>
    <w:rsid w:val="008061A8"/>
    <w:rsid w:val="00810E65"/>
    <w:rsid w:val="0087550C"/>
    <w:rsid w:val="008B7CB9"/>
    <w:rsid w:val="008D33F7"/>
    <w:rsid w:val="008F5BAD"/>
    <w:rsid w:val="009026E6"/>
    <w:rsid w:val="009161D4"/>
    <w:rsid w:val="009320AC"/>
    <w:rsid w:val="00932E77"/>
    <w:rsid w:val="0094306F"/>
    <w:rsid w:val="0098499A"/>
    <w:rsid w:val="009C47DD"/>
    <w:rsid w:val="009C5836"/>
    <w:rsid w:val="009D1DAE"/>
    <w:rsid w:val="00A07BEE"/>
    <w:rsid w:val="00A24DD8"/>
    <w:rsid w:val="00A37D97"/>
    <w:rsid w:val="00A511E3"/>
    <w:rsid w:val="00A727AF"/>
    <w:rsid w:val="00A93C6A"/>
    <w:rsid w:val="00A9637E"/>
    <w:rsid w:val="00AB7BF9"/>
    <w:rsid w:val="00AC6E00"/>
    <w:rsid w:val="00AF1704"/>
    <w:rsid w:val="00AF1B02"/>
    <w:rsid w:val="00B0465B"/>
    <w:rsid w:val="00B359EA"/>
    <w:rsid w:val="00B36389"/>
    <w:rsid w:val="00B504A7"/>
    <w:rsid w:val="00B74D8A"/>
    <w:rsid w:val="00B7541C"/>
    <w:rsid w:val="00B80D1F"/>
    <w:rsid w:val="00B844A6"/>
    <w:rsid w:val="00B969E8"/>
    <w:rsid w:val="00BA6514"/>
    <w:rsid w:val="00BB092E"/>
    <w:rsid w:val="00BC6522"/>
    <w:rsid w:val="00BD10BC"/>
    <w:rsid w:val="00BE10AC"/>
    <w:rsid w:val="00BE28F8"/>
    <w:rsid w:val="00BE2ECF"/>
    <w:rsid w:val="00BE48EC"/>
    <w:rsid w:val="00BE7CB7"/>
    <w:rsid w:val="00C152D1"/>
    <w:rsid w:val="00C37C79"/>
    <w:rsid w:val="00C42C8A"/>
    <w:rsid w:val="00C66106"/>
    <w:rsid w:val="00C82E87"/>
    <w:rsid w:val="00C87B4A"/>
    <w:rsid w:val="00C920FE"/>
    <w:rsid w:val="00C939F1"/>
    <w:rsid w:val="00CA3685"/>
    <w:rsid w:val="00CE4CE4"/>
    <w:rsid w:val="00CE5E6E"/>
    <w:rsid w:val="00CE6D2C"/>
    <w:rsid w:val="00CF34D4"/>
    <w:rsid w:val="00D15A06"/>
    <w:rsid w:val="00D3715A"/>
    <w:rsid w:val="00D77FD0"/>
    <w:rsid w:val="00D811FF"/>
    <w:rsid w:val="00D84756"/>
    <w:rsid w:val="00DB78BF"/>
    <w:rsid w:val="00DC7EF2"/>
    <w:rsid w:val="00DD563C"/>
    <w:rsid w:val="00E17EB1"/>
    <w:rsid w:val="00E2272A"/>
    <w:rsid w:val="00E23CF2"/>
    <w:rsid w:val="00E25737"/>
    <w:rsid w:val="00E306DC"/>
    <w:rsid w:val="00E310FD"/>
    <w:rsid w:val="00E47A6C"/>
    <w:rsid w:val="00E56718"/>
    <w:rsid w:val="00E6287D"/>
    <w:rsid w:val="00EA5221"/>
    <w:rsid w:val="00EB3BAE"/>
    <w:rsid w:val="00EC33CC"/>
    <w:rsid w:val="00EC796C"/>
    <w:rsid w:val="00EE5687"/>
    <w:rsid w:val="00EF39BB"/>
    <w:rsid w:val="00F16A47"/>
    <w:rsid w:val="00F16EAC"/>
    <w:rsid w:val="00F33711"/>
    <w:rsid w:val="00F3397E"/>
    <w:rsid w:val="00F612A0"/>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AF1704"/>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3140EF"/>
    <w:pPr>
      <w:spacing w:before="480" w:after="240"/>
      <w:outlineLvl w:val="2"/>
    </w:pPr>
    <w:rPr>
      <w:rFonts w:eastAsia="Avenir Next LT Pro" w:cs="Avenir Next LT Pro"/>
      <w:b/>
      <w:bCs/>
      <w:caps/>
      <w:color w:val="1F59A9"/>
      <w:spacing w:val="40"/>
      <w:sz w:val="26"/>
      <w:szCs w:val="24"/>
    </w:rPr>
  </w:style>
  <w:style w:type="paragraph" w:styleId="Heading4">
    <w:name w:val="heading 4"/>
    <w:basedOn w:val="Normal"/>
    <w:next w:val="Normal"/>
    <w:link w:val="Heading4Char"/>
    <w:uiPriority w:val="9"/>
    <w:unhideWhenUsed/>
    <w:qFormat/>
    <w:rsid w:val="00C42C8A"/>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2C6E7E"/>
    <w:pPr>
      <w:spacing w:after="240"/>
      <w:outlineLvl w:val="4"/>
    </w:pPr>
    <w:rPr>
      <w:rFonts w:cs="Times New Roman (Body CS)"/>
      <w:b/>
      <w:bCs w:val="0"/>
      <w:color w:val="1F59A9"/>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F1704"/>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3140EF"/>
    <w:rPr>
      <w:rFonts w:ascii="Avenir Next LT Pro" w:eastAsia="Avenir Next LT Pro" w:hAnsi="Avenir Next LT Pro" w:cs="Avenir Next LT Pro"/>
      <w:b/>
      <w:bCs/>
      <w:caps/>
      <w:color w:val="1F59A9"/>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C42C8A"/>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2C6E7E"/>
    <w:rPr>
      <w:rFonts w:ascii="Avenir Next LT Pro" w:eastAsiaTheme="minorHAnsi" w:hAnsi="Avenir Next LT Pro" w:cs="Times New Roman (Body CS)"/>
      <w:b/>
      <w:color w:val="1F59A9"/>
      <w:sz w:val="24"/>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Revision">
    <w:name w:val="Revision"/>
    <w:hidden/>
    <w:uiPriority w:val="99"/>
    <w:semiHidden/>
    <w:rsid w:val="00B504A7"/>
    <w:pPr>
      <w:spacing w:after="0"/>
    </w:pPr>
    <w:rPr>
      <w:rFonts w:ascii="Avenir Next LT Pro" w:eastAsiaTheme="minorHAnsi" w:hAnsi="Avenir Next LT Pro" w:cstheme="minorBidi"/>
      <w:sz w:val="24"/>
      <w:szCs w:val="22"/>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tegenerational%20-%20template%202026%20low%20ink.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433718E8-8470-4FB1-AC9E-174622177851}"/>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Easter Sunday Integenerational - template 2026 low ink.dotx</Template>
  <TotalTime>63</TotalTime>
  <Pages>9</Pages>
  <Words>1287</Words>
  <Characters>7338</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8608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57</cp:revision>
  <cp:lastPrinted>2021-09-21T00:26:00Z</cp:lastPrinted>
  <dcterms:created xsi:type="dcterms:W3CDTF">2026-07-14T22:36:00Z</dcterms:created>
  <dcterms:modified xsi:type="dcterms:W3CDTF">2026-07-21T01:55:00Z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